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A282FDA" w14:textId="70763007" w:rsidR="000E56ED" w:rsidRPr="0094027A" w:rsidRDefault="001C0513" w:rsidP="0094027A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9BEF870" wp14:editId="44B86136">
                <wp:simplePos x="0" y="0"/>
                <wp:positionH relativeFrom="column">
                  <wp:posOffset>-942975</wp:posOffset>
                </wp:positionH>
                <wp:positionV relativeFrom="paragraph">
                  <wp:posOffset>7353300</wp:posOffset>
                </wp:positionV>
                <wp:extent cx="7867650" cy="1476375"/>
                <wp:effectExtent l="66675" t="66675" r="66675" b="66675"/>
                <wp:wrapNone/>
                <wp:docPr id="10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67650" cy="147637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100000"/>
                            <a:lumOff val="0"/>
                          </a:schemeClr>
                        </a:solidFill>
                        <a:ln w="127000" cmpd="dbl" algn="ctr"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559457F3" w14:textId="77777777" w:rsidR="00BC1170" w:rsidRPr="00BC1170" w:rsidRDefault="00BC1170">
                            <w:pPr>
                              <w:rPr>
                                <w:b/>
                                <w:color w:val="C00000"/>
                                <w:sz w:val="36"/>
                                <w:szCs w:val="36"/>
                              </w:rPr>
                            </w:pPr>
                            <w:r w:rsidRPr="00BC1170">
                              <w:rPr>
                                <w:b/>
                                <w:color w:val="C00000"/>
                                <w:sz w:val="36"/>
                                <w:szCs w:val="36"/>
                              </w:rPr>
                              <w:t>Contact us Now!</w:t>
                            </w:r>
                          </w:p>
                          <w:p w14:paraId="36FEF033" w14:textId="7B2F3948" w:rsidR="00BC1170" w:rsidRPr="001C0513" w:rsidRDefault="001C0513" w:rsidP="00EF2B9D">
                            <w:pPr>
                              <w:spacing w:after="0"/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          </w:t>
                            </w:r>
                            <w:r w:rsidR="00BC1170" w:rsidRPr="001C0513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Company Address:________________________          Phone:_______________________</w:t>
                            </w:r>
                          </w:p>
                          <w:p w14:paraId="140E9640" w14:textId="77777777" w:rsidR="001C0513" w:rsidRDefault="001C0513" w:rsidP="00EF2B9D">
                            <w:pPr>
                              <w:spacing w:after="0"/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           </w:t>
                            </w:r>
                            <w:r w:rsidR="00BC1170" w:rsidRPr="001C0513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Email:__________________________________           Web:_______________________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 </w:t>
                            </w:r>
                          </w:p>
                          <w:p w14:paraId="17F748EE" w14:textId="4CEEE289" w:rsidR="00EF2B9D" w:rsidRPr="001C0513" w:rsidRDefault="001C0513" w:rsidP="00EF2B9D">
                            <w:pPr>
                              <w:spacing w:after="0"/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                                                             </w:t>
                            </w:r>
                            <w:r w:rsidRPr="001C0513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www.mywordtemplates.org</w:t>
                            </w:r>
                            <w:r w:rsidR="00EF2B9D" w:rsidRPr="001C0513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EF870" id="Rectangle 7" o:spid="_x0000_s1026" style="position:absolute;margin-left:-74.25pt;margin-top:579pt;width:619.5pt;height:11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" fillcolor="#1f497d [3215]" strokecolor="#4f81bd [3204]" strokeweight="10pt">
                <v:stroke linestyle="thinThin"/>
                <v:shadow color="#868686"/>
                <v:textbox>
                  <w:txbxContent>
                    <w:p w14:paraId="559457F3" w14:textId="77777777" w:rsidR="00BC1170" w:rsidRPr="00BC1170" w:rsidRDefault="00BC1170">
                      <w:pPr>
                        <w:rPr>
                          <w:b/>
                          <w:color w:val="C00000"/>
                          <w:sz w:val="36"/>
                          <w:szCs w:val="36"/>
                        </w:rPr>
                      </w:pPr>
                      <w:r w:rsidRPr="00BC1170">
                        <w:rPr>
                          <w:b/>
                          <w:color w:val="C00000"/>
                          <w:sz w:val="36"/>
                          <w:szCs w:val="36"/>
                        </w:rPr>
                        <w:t>Contact us Now!</w:t>
                      </w:r>
                    </w:p>
                    <w:p w14:paraId="36FEF033" w14:textId="7B2F3948" w:rsidR="00BC1170" w:rsidRPr="001C0513" w:rsidRDefault="001C0513" w:rsidP="00EF2B9D">
                      <w:pPr>
                        <w:spacing w:after="0"/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          </w:t>
                      </w:r>
                      <w:r w:rsidR="00BC1170" w:rsidRPr="001C0513">
                        <w:rPr>
                          <w:color w:val="FFFFFF" w:themeColor="background1"/>
                          <w:sz w:val="28"/>
                          <w:szCs w:val="28"/>
                        </w:rPr>
                        <w:t>Company Address:________________________          Phone:_______________________</w:t>
                      </w:r>
                    </w:p>
                    <w:p w14:paraId="140E9640" w14:textId="77777777" w:rsidR="001C0513" w:rsidRDefault="001C0513" w:rsidP="00EF2B9D">
                      <w:pPr>
                        <w:spacing w:after="0"/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           </w:t>
                      </w:r>
                      <w:r w:rsidR="00BC1170" w:rsidRPr="001C0513">
                        <w:rPr>
                          <w:color w:val="FFFFFF" w:themeColor="background1"/>
                          <w:sz w:val="28"/>
                          <w:szCs w:val="28"/>
                        </w:rPr>
                        <w:t>Email:__________________________________           Web:_______________________</w:t>
                      </w: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 </w:t>
                      </w:r>
                    </w:p>
                    <w:p w14:paraId="17F748EE" w14:textId="4CEEE289" w:rsidR="00EF2B9D" w:rsidRPr="001C0513" w:rsidRDefault="001C0513" w:rsidP="00EF2B9D">
                      <w:pPr>
                        <w:spacing w:after="0"/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                                                             </w:t>
                      </w:r>
                      <w:r w:rsidRPr="001C0513">
                        <w:rPr>
                          <w:color w:val="FFFFFF" w:themeColor="background1"/>
                          <w:sz w:val="28"/>
                          <w:szCs w:val="28"/>
                        </w:rPr>
                        <w:t>www.mywordtemplates.org</w:t>
                      </w:r>
                      <w:r w:rsidR="00EF2B9D" w:rsidRPr="001C0513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         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968" behindDoc="0" locked="0" layoutInCell="1" allowOverlap="1" wp14:anchorId="22C0ACF1" wp14:editId="22B449E6">
            <wp:simplePos x="0" y="0"/>
            <wp:positionH relativeFrom="column">
              <wp:posOffset>1490980</wp:posOffset>
            </wp:positionH>
            <wp:positionV relativeFrom="paragraph">
              <wp:posOffset>5873750</wp:posOffset>
            </wp:positionV>
            <wp:extent cx="2000052" cy="1380564"/>
            <wp:effectExtent l="0" t="0" r="0" b="0"/>
            <wp:wrapNone/>
            <wp:docPr id="6" name="Picture 5" descr="call-center-agent-efficienc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l-center-agent-efficiency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052" cy="13805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9E7106">
        <w:rPr>
          <w:noProof/>
        </w:rPr>
        <w:drawing>
          <wp:anchor distT="0" distB="0" distL="114300" distR="114300" simplePos="0" relativeHeight="251651584" behindDoc="0" locked="0" layoutInCell="1" allowOverlap="1" wp14:anchorId="5B40323D" wp14:editId="1D18C715">
            <wp:simplePos x="0" y="0"/>
            <wp:positionH relativeFrom="column">
              <wp:posOffset>3867150</wp:posOffset>
            </wp:positionH>
            <wp:positionV relativeFrom="paragraph">
              <wp:posOffset>-38100</wp:posOffset>
            </wp:positionV>
            <wp:extent cx="2381250" cy="2457450"/>
            <wp:effectExtent l="19050" t="0" r="0" b="0"/>
            <wp:wrapThrough wrapText="bothSides">
              <wp:wrapPolygon edited="0">
                <wp:start x="-173" y="0"/>
                <wp:lineTo x="-173" y="21433"/>
                <wp:lineTo x="21600" y="21433"/>
                <wp:lineTo x="21600" y="0"/>
                <wp:lineTo x="-173" y="0"/>
              </wp:wrapPolygon>
            </wp:wrapThrough>
            <wp:docPr id="4" name="Picture 3" descr="Pitell_McCoy-LivingRo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tell_McCoy-LivingRoom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9E7106">
        <w:rPr>
          <w:noProof/>
        </w:rPr>
        <w:drawing>
          <wp:anchor distT="0" distB="0" distL="114300" distR="114300" simplePos="0" relativeHeight="251658752" behindDoc="0" locked="0" layoutInCell="1" allowOverlap="1" wp14:anchorId="48D16BAE" wp14:editId="7A4C1722">
            <wp:simplePos x="0" y="0"/>
            <wp:positionH relativeFrom="column">
              <wp:posOffset>3977527</wp:posOffset>
            </wp:positionH>
            <wp:positionV relativeFrom="paragraph">
              <wp:posOffset>2009775</wp:posOffset>
            </wp:positionV>
            <wp:extent cx="2609850" cy="1847850"/>
            <wp:effectExtent l="19050" t="0" r="0" b="0"/>
            <wp:wrapNone/>
            <wp:docPr id="3" name="Picture 2" descr="33774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774405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8739C38" wp14:editId="78353A30">
                <wp:simplePos x="0" y="0"/>
                <wp:positionH relativeFrom="column">
                  <wp:posOffset>4019550</wp:posOffset>
                </wp:positionH>
                <wp:positionV relativeFrom="paragraph">
                  <wp:posOffset>-933450</wp:posOffset>
                </wp:positionV>
                <wp:extent cx="2809875" cy="764540"/>
                <wp:effectExtent l="0" t="0" r="0" b="0"/>
                <wp:wrapNone/>
                <wp:docPr id="9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09875" cy="764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8C77A59" w14:textId="77777777" w:rsidR="0094027A" w:rsidRPr="009E7106" w:rsidRDefault="0094027A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9E7106">
                              <w:rPr>
                                <w:sz w:val="40"/>
                                <w:szCs w:val="40"/>
                              </w:rPr>
                              <w:t>Agent Portfolio Flyer Template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739C38" id="Rectangle 3" o:spid="_x0000_s1027" style="position:absolute;margin-left:316.5pt;margin-top:-73.5pt;width:221.25pt;height:60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" filled="f" stroked="f">
                <v:textbox>
                  <w:txbxContent>
                    <w:p w14:paraId="08C77A59" w14:textId="77777777" w:rsidR="0094027A" w:rsidRPr="009E7106" w:rsidRDefault="0094027A">
                      <w:pPr>
                        <w:rPr>
                          <w:sz w:val="40"/>
                          <w:szCs w:val="40"/>
                        </w:rPr>
                      </w:pPr>
                      <w:r w:rsidRPr="009E7106">
                        <w:rPr>
                          <w:sz w:val="40"/>
                          <w:szCs w:val="40"/>
                        </w:rPr>
                        <w:t>Agent Portfolio Flyer Template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E4DA459" wp14:editId="7B563683">
                <wp:simplePos x="0" y="0"/>
                <wp:positionH relativeFrom="column">
                  <wp:posOffset>4495800</wp:posOffset>
                </wp:positionH>
                <wp:positionV relativeFrom="paragraph">
                  <wp:posOffset>3924300</wp:posOffset>
                </wp:positionV>
                <wp:extent cx="2333625" cy="2762250"/>
                <wp:effectExtent l="0" t="0" r="0" b="0"/>
                <wp:wrapNone/>
                <wp:docPr id="8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3625" cy="276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28757E" w14:textId="77777777" w:rsidR="00BC1170" w:rsidRDefault="00486377">
                            <w:pPr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 xml:space="preserve">   Criterion</w:t>
                            </w:r>
                          </w:p>
                          <w:p w14:paraId="3C303844" w14:textId="77777777" w:rsidR="00BC1170" w:rsidRPr="00BC1170" w:rsidRDefault="00BC1170" w:rsidP="00BC1170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 w:rsidRPr="00BC1170">
                              <w:rPr>
                                <w:sz w:val="28"/>
                                <w:szCs w:val="28"/>
                              </w:rPr>
                              <w:t>Living room</w:t>
                            </w:r>
                          </w:p>
                          <w:p w14:paraId="20EB6C36" w14:textId="77777777" w:rsidR="00BC1170" w:rsidRPr="00BC1170" w:rsidRDefault="00BC1170" w:rsidP="00BC1170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 w:rsidRPr="00BC1170">
                              <w:rPr>
                                <w:sz w:val="28"/>
                                <w:szCs w:val="28"/>
                              </w:rPr>
                              <w:t>Dining room</w:t>
                            </w:r>
                          </w:p>
                          <w:p w14:paraId="02A30F7D" w14:textId="77777777" w:rsidR="00BC1170" w:rsidRPr="00BC1170" w:rsidRDefault="00BC1170" w:rsidP="00BC1170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 w:rsidRPr="00BC1170">
                              <w:rPr>
                                <w:sz w:val="28"/>
                                <w:szCs w:val="28"/>
                              </w:rPr>
                              <w:t>Guest room</w:t>
                            </w:r>
                          </w:p>
                          <w:p w14:paraId="4495E6E8" w14:textId="77777777" w:rsidR="00BC1170" w:rsidRPr="00BC1170" w:rsidRDefault="00BC1170" w:rsidP="00BC1170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 w:rsidRPr="00BC1170">
                              <w:rPr>
                                <w:sz w:val="28"/>
                                <w:szCs w:val="28"/>
                              </w:rPr>
                              <w:t>Bedroom</w:t>
                            </w:r>
                          </w:p>
                          <w:p w14:paraId="45C82A79" w14:textId="77777777" w:rsidR="00BC1170" w:rsidRPr="00BC1170" w:rsidRDefault="00BC1170" w:rsidP="00BC1170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 w:rsidRPr="00BC1170">
                              <w:rPr>
                                <w:sz w:val="28"/>
                                <w:szCs w:val="28"/>
                              </w:rPr>
                              <w:t>Bathroom</w:t>
                            </w:r>
                          </w:p>
                          <w:p w14:paraId="2B124CC9" w14:textId="77777777" w:rsidR="00BC1170" w:rsidRPr="00BC1170" w:rsidRDefault="00BC1170" w:rsidP="00BC1170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 w:rsidRPr="00BC1170">
                              <w:rPr>
                                <w:sz w:val="28"/>
                                <w:szCs w:val="28"/>
                              </w:rPr>
                              <w:t>Kitchen</w:t>
                            </w:r>
                          </w:p>
                          <w:p w14:paraId="781872EA" w14:textId="77777777" w:rsidR="00BC1170" w:rsidRPr="00BC1170" w:rsidRDefault="00BC1170" w:rsidP="00BC1170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 w:rsidRPr="00BC1170">
                              <w:rPr>
                                <w:sz w:val="28"/>
                                <w:szCs w:val="28"/>
                              </w:rPr>
                              <w:t>Swimming room</w:t>
                            </w:r>
                          </w:p>
                          <w:p w14:paraId="5CFD682D" w14:textId="77777777" w:rsidR="00BC1170" w:rsidRPr="00BC1170" w:rsidRDefault="00BC1170" w:rsidP="00BC1170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 w:rsidRPr="00BC1170">
                              <w:rPr>
                                <w:sz w:val="28"/>
                                <w:szCs w:val="28"/>
                              </w:rPr>
                              <w:t>Car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DA459" id="Rectangle 6" o:spid="_x0000_s1028" style="position:absolute;margin-left:354pt;margin-top:309pt;width:183.75pt;height:217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" stroked="f">
                <v:textbox>
                  <w:txbxContent>
                    <w:p w14:paraId="4528757E" w14:textId="77777777" w:rsidR="00BC1170" w:rsidRDefault="00486377">
                      <w:pPr>
                        <w:rPr>
                          <w:b/>
                          <w:sz w:val="44"/>
                          <w:szCs w:val="44"/>
                        </w:rPr>
                      </w:pPr>
                      <w:r>
                        <w:rPr>
                          <w:b/>
                          <w:sz w:val="44"/>
                          <w:szCs w:val="44"/>
                        </w:rPr>
                        <w:t xml:space="preserve">   Criterion</w:t>
                      </w:r>
                    </w:p>
                    <w:p w14:paraId="3C303844" w14:textId="77777777" w:rsidR="00BC1170" w:rsidRPr="00BC1170" w:rsidRDefault="00BC1170" w:rsidP="00BC1170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 w:rsidRPr="00BC1170">
                        <w:rPr>
                          <w:sz w:val="28"/>
                          <w:szCs w:val="28"/>
                        </w:rPr>
                        <w:t>Living room</w:t>
                      </w:r>
                    </w:p>
                    <w:p w14:paraId="20EB6C36" w14:textId="77777777" w:rsidR="00BC1170" w:rsidRPr="00BC1170" w:rsidRDefault="00BC1170" w:rsidP="00BC1170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 w:rsidRPr="00BC1170">
                        <w:rPr>
                          <w:sz w:val="28"/>
                          <w:szCs w:val="28"/>
                        </w:rPr>
                        <w:t>Dining room</w:t>
                      </w:r>
                    </w:p>
                    <w:p w14:paraId="02A30F7D" w14:textId="77777777" w:rsidR="00BC1170" w:rsidRPr="00BC1170" w:rsidRDefault="00BC1170" w:rsidP="00BC1170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 w:rsidRPr="00BC1170">
                        <w:rPr>
                          <w:sz w:val="28"/>
                          <w:szCs w:val="28"/>
                        </w:rPr>
                        <w:t>Guest room</w:t>
                      </w:r>
                    </w:p>
                    <w:p w14:paraId="4495E6E8" w14:textId="77777777" w:rsidR="00BC1170" w:rsidRPr="00BC1170" w:rsidRDefault="00BC1170" w:rsidP="00BC1170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 w:rsidRPr="00BC1170">
                        <w:rPr>
                          <w:sz w:val="28"/>
                          <w:szCs w:val="28"/>
                        </w:rPr>
                        <w:t>Bedroom</w:t>
                      </w:r>
                    </w:p>
                    <w:p w14:paraId="45C82A79" w14:textId="77777777" w:rsidR="00BC1170" w:rsidRPr="00BC1170" w:rsidRDefault="00BC1170" w:rsidP="00BC1170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 w:rsidRPr="00BC1170">
                        <w:rPr>
                          <w:sz w:val="28"/>
                          <w:szCs w:val="28"/>
                        </w:rPr>
                        <w:t>Bathroom</w:t>
                      </w:r>
                    </w:p>
                    <w:p w14:paraId="2B124CC9" w14:textId="77777777" w:rsidR="00BC1170" w:rsidRPr="00BC1170" w:rsidRDefault="00BC1170" w:rsidP="00BC1170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 w:rsidRPr="00BC1170">
                        <w:rPr>
                          <w:sz w:val="28"/>
                          <w:szCs w:val="28"/>
                        </w:rPr>
                        <w:t>Kitchen</w:t>
                      </w:r>
                    </w:p>
                    <w:p w14:paraId="781872EA" w14:textId="77777777" w:rsidR="00BC1170" w:rsidRPr="00BC1170" w:rsidRDefault="00BC1170" w:rsidP="00BC1170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 w:rsidRPr="00BC1170">
                        <w:rPr>
                          <w:sz w:val="28"/>
                          <w:szCs w:val="28"/>
                        </w:rPr>
                        <w:t>Swimming room</w:t>
                      </w:r>
                    </w:p>
                    <w:p w14:paraId="5CFD682D" w14:textId="77777777" w:rsidR="00BC1170" w:rsidRPr="00BC1170" w:rsidRDefault="00BC1170" w:rsidP="00BC1170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 w:rsidRPr="00BC1170">
                        <w:rPr>
                          <w:sz w:val="28"/>
                          <w:szCs w:val="28"/>
                        </w:rPr>
                        <w:t>Car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3A6C500" wp14:editId="0B9868B4">
                <wp:simplePos x="0" y="0"/>
                <wp:positionH relativeFrom="column">
                  <wp:posOffset>-771525</wp:posOffset>
                </wp:positionH>
                <wp:positionV relativeFrom="paragraph">
                  <wp:posOffset>4791075</wp:posOffset>
                </wp:positionV>
                <wp:extent cx="4629150" cy="1314450"/>
                <wp:effectExtent l="0" t="0" r="0" b="0"/>
                <wp:wrapNone/>
                <wp:docPr id="7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29150" cy="1314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40F7EB" w14:textId="77777777" w:rsidR="0094027A" w:rsidRPr="00486377" w:rsidRDefault="00486377">
                            <w:pPr>
                              <w:rPr>
                                <w:rFonts w:asciiTheme="majorHAnsi" w:hAnsiTheme="majorHAnsi"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486377">
                              <w:rPr>
                                <w:rFonts w:asciiTheme="majorHAnsi" w:hAnsiTheme="majorHAnsi" w:cs="Arial"/>
                                <w:i/>
                                <w:color w:val="000000" w:themeColor="text1"/>
                                <w:sz w:val="24"/>
                                <w:szCs w:val="24"/>
                                <w:shd w:val="clear" w:color="auto" w:fill="FFFFFF"/>
                              </w:rPr>
                              <w:t>An agent, in legal terminology, </w:t>
                            </w:r>
                            <w:r w:rsidRPr="00486377">
                              <w:rPr>
                                <w:rFonts w:asciiTheme="majorHAnsi" w:hAnsiTheme="majorHAnsi" w:cs="Arial"/>
                                <w:bCs/>
                                <w:i/>
                                <w:color w:val="000000" w:themeColor="text1"/>
                                <w:sz w:val="24"/>
                                <w:szCs w:val="24"/>
                                <w:shd w:val="clear" w:color="auto" w:fill="FFFFFF"/>
                              </w:rPr>
                              <w:t>may be a</w:t>
                            </w:r>
                            <w:r w:rsidRPr="00486377">
                              <w:rPr>
                                <w:rFonts w:asciiTheme="majorHAnsi" w:hAnsiTheme="majorHAnsi" w:cs="Arial"/>
                                <w:i/>
                                <w:color w:val="000000" w:themeColor="text1"/>
                                <w:sz w:val="24"/>
                                <w:szCs w:val="24"/>
                                <w:shd w:val="clear" w:color="auto" w:fill="FFFFFF"/>
                              </w:rPr>
                              <w:t> </w:t>
                            </w:r>
                            <w:r w:rsidRPr="00486377">
                              <w:rPr>
                                <w:rFonts w:asciiTheme="majorHAnsi" w:hAnsiTheme="majorHAnsi" w:cs="Arial"/>
                                <w:bCs/>
                                <w:i/>
                                <w:color w:val="000000" w:themeColor="text1"/>
                                <w:sz w:val="24"/>
                                <w:szCs w:val="24"/>
                                <w:shd w:val="clear" w:color="auto" w:fill="FFFFFF"/>
                              </w:rPr>
                              <w:t>one that</w:t>
                            </w:r>
                            <w:r w:rsidRPr="00486377">
                              <w:rPr>
                                <w:rFonts w:asciiTheme="majorHAnsi" w:hAnsiTheme="majorHAnsi" w:cs="Arial"/>
                                <w:i/>
                                <w:color w:val="000000" w:themeColor="text1"/>
                                <w:sz w:val="24"/>
                                <w:szCs w:val="24"/>
                                <w:shd w:val="clear" w:color="auto" w:fill="FFFFFF"/>
                              </w:rPr>
                              <w:t> has been legally empowered to act on behalf of another person or an entity. An agent </w:t>
                            </w:r>
                            <w:r w:rsidRPr="00486377">
                              <w:rPr>
                                <w:rFonts w:asciiTheme="majorHAnsi" w:hAnsiTheme="majorHAnsi" w:cs="Arial"/>
                                <w:bCs/>
                                <w:i/>
                                <w:color w:val="000000" w:themeColor="text1"/>
                                <w:sz w:val="24"/>
                                <w:szCs w:val="24"/>
                                <w:shd w:val="clear" w:color="auto" w:fill="FFFFFF"/>
                              </w:rPr>
                              <w:t>could also be</w:t>
                            </w:r>
                            <w:r w:rsidRPr="00486377">
                              <w:rPr>
                                <w:rFonts w:asciiTheme="majorHAnsi" w:hAnsiTheme="majorHAnsi" w:cs="Arial"/>
                                <w:i/>
                                <w:color w:val="000000" w:themeColor="text1"/>
                                <w:sz w:val="24"/>
                                <w:szCs w:val="24"/>
                                <w:shd w:val="clear" w:color="auto" w:fill="FFFFFF"/>
                              </w:rPr>
                              <w:t> employed to represent a client in negotiations and other dealings with third parties. The agent </w:t>
                            </w:r>
                            <w:r w:rsidRPr="00486377">
                              <w:rPr>
                                <w:rFonts w:asciiTheme="majorHAnsi" w:hAnsiTheme="majorHAnsi" w:cs="Arial"/>
                                <w:bCs/>
                                <w:i/>
                                <w:color w:val="000000" w:themeColor="text1"/>
                                <w:sz w:val="24"/>
                                <w:szCs w:val="24"/>
                                <w:shd w:val="clear" w:color="auto" w:fill="FFFFFF"/>
                              </w:rPr>
                              <w:t>could also be</w:t>
                            </w:r>
                            <w:r w:rsidRPr="00486377">
                              <w:rPr>
                                <w:rFonts w:asciiTheme="majorHAnsi" w:hAnsiTheme="majorHAnsi" w:cs="Arial"/>
                                <w:i/>
                                <w:color w:val="000000" w:themeColor="text1"/>
                                <w:sz w:val="24"/>
                                <w:szCs w:val="24"/>
                                <w:shd w:val="clear" w:color="auto" w:fill="FFFFFF"/>
                              </w:rPr>
                              <w:t> given decision-making authority.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A6C500" id="Rectangle 5" o:spid="_x0000_s1029" style="position:absolute;margin-left:-60.75pt;margin-top:377.25pt;width:364.5pt;height:103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" stroked="f">
                <v:textbox>
                  <w:txbxContent>
                    <w:p w14:paraId="0E40F7EB" w14:textId="77777777" w:rsidR="0094027A" w:rsidRPr="00486377" w:rsidRDefault="00486377">
                      <w:pPr>
                        <w:rPr>
                          <w:rFonts w:asciiTheme="majorHAnsi" w:hAnsiTheme="majorHAnsi"/>
                          <w:i/>
                          <w:color w:val="000000" w:themeColor="text1"/>
                          <w:sz w:val="24"/>
                          <w:szCs w:val="24"/>
                        </w:rPr>
                      </w:pPr>
                      <w:r w:rsidRPr="00486377">
                        <w:rPr>
                          <w:rFonts w:asciiTheme="majorHAnsi" w:hAnsiTheme="majorHAnsi" w:cs="Arial"/>
                          <w:i/>
                          <w:color w:val="000000" w:themeColor="text1"/>
                          <w:sz w:val="24"/>
                          <w:szCs w:val="24"/>
                          <w:shd w:val="clear" w:color="auto" w:fill="FFFFFF"/>
                        </w:rPr>
                        <w:t>An agent, in legal terminology, </w:t>
                      </w:r>
                      <w:r w:rsidRPr="00486377">
                        <w:rPr>
                          <w:rFonts w:asciiTheme="majorHAnsi" w:hAnsiTheme="majorHAnsi" w:cs="Arial"/>
                          <w:bCs/>
                          <w:i/>
                          <w:color w:val="000000" w:themeColor="text1"/>
                          <w:sz w:val="24"/>
                          <w:szCs w:val="24"/>
                          <w:shd w:val="clear" w:color="auto" w:fill="FFFFFF"/>
                        </w:rPr>
                        <w:t>may be a</w:t>
                      </w:r>
                      <w:r w:rsidRPr="00486377">
                        <w:rPr>
                          <w:rFonts w:asciiTheme="majorHAnsi" w:hAnsiTheme="majorHAnsi" w:cs="Arial"/>
                          <w:i/>
                          <w:color w:val="000000" w:themeColor="text1"/>
                          <w:sz w:val="24"/>
                          <w:szCs w:val="24"/>
                          <w:shd w:val="clear" w:color="auto" w:fill="FFFFFF"/>
                        </w:rPr>
                        <w:t> </w:t>
                      </w:r>
                      <w:r w:rsidRPr="00486377">
                        <w:rPr>
                          <w:rFonts w:asciiTheme="majorHAnsi" w:hAnsiTheme="majorHAnsi" w:cs="Arial"/>
                          <w:bCs/>
                          <w:i/>
                          <w:color w:val="000000" w:themeColor="text1"/>
                          <w:sz w:val="24"/>
                          <w:szCs w:val="24"/>
                          <w:shd w:val="clear" w:color="auto" w:fill="FFFFFF"/>
                        </w:rPr>
                        <w:t>one that</w:t>
                      </w:r>
                      <w:r w:rsidRPr="00486377">
                        <w:rPr>
                          <w:rFonts w:asciiTheme="majorHAnsi" w:hAnsiTheme="majorHAnsi" w:cs="Arial"/>
                          <w:i/>
                          <w:color w:val="000000" w:themeColor="text1"/>
                          <w:sz w:val="24"/>
                          <w:szCs w:val="24"/>
                          <w:shd w:val="clear" w:color="auto" w:fill="FFFFFF"/>
                        </w:rPr>
                        <w:t> has been legally empowered to act on behalf of another person or an entity. An agent </w:t>
                      </w:r>
                      <w:r w:rsidRPr="00486377">
                        <w:rPr>
                          <w:rFonts w:asciiTheme="majorHAnsi" w:hAnsiTheme="majorHAnsi" w:cs="Arial"/>
                          <w:bCs/>
                          <w:i/>
                          <w:color w:val="000000" w:themeColor="text1"/>
                          <w:sz w:val="24"/>
                          <w:szCs w:val="24"/>
                          <w:shd w:val="clear" w:color="auto" w:fill="FFFFFF"/>
                        </w:rPr>
                        <w:t>could also be</w:t>
                      </w:r>
                      <w:r w:rsidRPr="00486377">
                        <w:rPr>
                          <w:rFonts w:asciiTheme="majorHAnsi" w:hAnsiTheme="majorHAnsi" w:cs="Arial"/>
                          <w:i/>
                          <w:color w:val="000000" w:themeColor="text1"/>
                          <w:sz w:val="24"/>
                          <w:szCs w:val="24"/>
                          <w:shd w:val="clear" w:color="auto" w:fill="FFFFFF"/>
                        </w:rPr>
                        <w:t> employed to represent a client in negotiations and other dealings with third parties. The agent </w:t>
                      </w:r>
                      <w:r w:rsidRPr="00486377">
                        <w:rPr>
                          <w:rFonts w:asciiTheme="majorHAnsi" w:hAnsiTheme="majorHAnsi" w:cs="Arial"/>
                          <w:bCs/>
                          <w:i/>
                          <w:color w:val="000000" w:themeColor="text1"/>
                          <w:sz w:val="24"/>
                          <w:szCs w:val="24"/>
                          <w:shd w:val="clear" w:color="auto" w:fill="FFFFFF"/>
                        </w:rPr>
                        <w:t>could also be</w:t>
                      </w:r>
                      <w:r w:rsidRPr="00486377">
                        <w:rPr>
                          <w:rFonts w:asciiTheme="majorHAnsi" w:hAnsiTheme="majorHAnsi" w:cs="Arial"/>
                          <w:i/>
                          <w:color w:val="000000" w:themeColor="text1"/>
                          <w:sz w:val="24"/>
                          <w:szCs w:val="24"/>
                          <w:shd w:val="clear" w:color="auto" w:fill="FFFFFF"/>
                        </w:rPr>
                        <w:t> given decision-making authority.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FE03C3B" wp14:editId="683F6F14">
                <wp:simplePos x="0" y="0"/>
                <wp:positionH relativeFrom="column">
                  <wp:posOffset>-771525</wp:posOffset>
                </wp:positionH>
                <wp:positionV relativeFrom="paragraph">
                  <wp:posOffset>4171950</wp:posOffset>
                </wp:positionV>
                <wp:extent cx="4705350" cy="1133475"/>
                <wp:effectExtent l="0" t="0" r="0" b="0"/>
                <wp:wrapNone/>
                <wp:docPr id="2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05350" cy="1133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4F4BC4" w14:textId="77777777" w:rsidR="0094027A" w:rsidRPr="00BC1170" w:rsidRDefault="0094027A">
                            <w:pPr>
                              <w:rPr>
                                <w:color w:val="C00000"/>
                                <w:sz w:val="48"/>
                                <w:szCs w:val="48"/>
                              </w:rPr>
                            </w:pPr>
                            <w:r w:rsidRPr="00BC1170">
                              <w:rPr>
                                <w:color w:val="C00000"/>
                                <w:sz w:val="48"/>
                                <w:szCs w:val="48"/>
                              </w:rPr>
                              <w:t>Your Company Name and Logo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E03C3B" id="Rectangle 4" o:spid="_x0000_s1030" style="position:absolute;margin-left:-60.75pt;margin-top:328.5pt;width:370.5pt;height:89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" filled="f" stroked="f">
                <v:textbox>
                  <w:txbxContent>
                    <w:p w14:paraId="094F4BC4" w14:textId="77777777" w:rsidR="0094027A" w:rsidRPr="00BC1170" w:rsidRDefault="0094027A">
                      <w:pPr>
                        <w:rPr>
                          <w:color w:val="C00000"/>
                          <w:sz w:val="48"/>
                          <w:szCs w:val="48"/>
                        </w:rPr>
                      </w:pPr>
                      <w:r w:rsidRPr="00BC1170">
                        <w:rPr>
                          <w:color w:val="C00000"/>
                          <w:sz w:val="48"/>
                          <w:szCs w:val="48"/>
                        </w:rPr>
                        <w:t>Your Company Name and Logo here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63CE2B0" wp14:editId="61A59C55">
                <wp:simplePos x="0" y="0"/>
                <wp:positionH relativeFrom="column">
                  <wp:posOffset>171450</wp:posOffset>
                </wp:positionH>
                <wp:positionV relativeFrom="paragraph">
                  <wp:posOffset>-857250</wp:posOffset>
                </wp:positionV>
                <wp:extent cx="2857500" cy="419100"/>
                <wp:effectExtent l="9525" t="9525" r="9525" b="9525"/>
                <wp:wrapNone/>
                <wp:docPr id="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4191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chemeClr val="bg1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2BC8E8" w14:textId="77777777" w:rsidR="0094027A" w:rsidRPr="0094027A" w:rsidRDefault="0094027A">
                            <w:pPr>
                              <w:rPr>
                                <w:sz w:val="44"/>
                                <w:szCs w:val="44"/>
                              </w:rPr>
                            </w:pPr>
                            <w:r w:rsidRPr="0094027A">
                              <w:rPr>
                                <w:sz w:val="44"/>
                                <w:szCs w:val="44"/>
                              </w:rPr>
                              <w:t>Get your Dream Home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3CE2B0" id="Rectangle 2" o:spid="_x0000_s1031" style="position:absolute;margin-left:13.5pt;margin-top:-67.5pt;width:225pt;height:3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" fillcolor="#bfbfbf [2412]" strokecolor="#bfbfbf [2412]">
                <v:textbox>
                  <w:txbxContent>
                    <w:p w14:paraId="032BC8E8" w14:textId="77777777" w:rsidR="0094027A" w:rsidRPr="0094027A" w:rsidRDefault="0094027A">
                      <w:pPr>
                        <w:rPr>
                          <w:sz w:val="44"/>
                          <w:szCs w:val="44"/>
                        </w:rPr>
                      </w:pPr>
                      <w:r w:rsidRPr="0094027A">
                        <w:rPr>
                          <w:sz w:val="44"/>
                          <w:szCs w:val="44"/>
                        </w:rPr>
                        <w:t>Get your Dream Home</w:t>
                      </w:r>
                    </w:p>
                  </w:txbxContent>
                </v:textbox>
              </v:rect>
            </w:pict>
          </mc:Fallback>
        </mc:AlternateContent>
      </w:r>
      <w:r w:rsidR="0094027A">
        <w:rPr>
          <w:noProof/>
        </w:rPr>
        <w:drawing>
          <wp:anchor distT="0" distB="0" distL="114300" distR="114300" simplePos="0" relativeHeight="251660288" behindDoc="0" locked="0" layoutInCell="1" allowOverlap="1" wp14:anchorId="12BB23E0" wp14:editId="305C0764">
            <wp:simplePos x="0" y="0"/>
            <wp:positionH relativeFrom="column">
              <wp:posOffset>-781050</wp:posOffset>
            </wp:positionH>
            <wp:positionV relativeFrom="paragraph">
              <wp:posOffset>-752474</wp:posOffset>
            </wp:positionV>
            <wp:extent cx="4762500" cy="4857750"/>
            <wp:effectExtent l="19050" t="0" r="0" b="0"/>
            <wp:wrapNone/>
            <wp:docPr id="5" name="Picture 4" descr="graceful-gables-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ceful-gables-09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485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E56ED" w:rsidRPr="0094027A" w:rsidSect="00A44C9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D6C7D78"/>
    <w:multiLevelType w:val="hybridMultilevel"/>
    <w:tmpl w:val="5D0283E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7"/>
  <w:attachedTemplate r:id="rId1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6377"/>
    <w:rsid w:val="0010796C"/>
    <w:rsid w:val="001C0513"/>
    <w:rsid w:val="00486377"/>
    <w:rsid w:val="0079279D"/>
    <w:rsid w:val="0094027A"/>
    <w:rsid w:val="009A588C"/>
    <w:rsid w:val="009E7106"/>
    <w:rsid w:val="00A44C90"/>
    <w:rsid w:val="00BC1170"/>
    <w:rsid w:val="00ED2FF1"/>
    <w:rsid w:val="00EF2B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E4FAFA"/>
  <w15:docId w15:val="{9A29B4BC-980C-47F1-9617-F9F3B1833F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44C9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402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027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C117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WEDDING%20TEMPLATE\Agent%20portfolio%20flyer\agent%20portfolio%2010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agent portfolio 10</Template>
  <TotalTime>5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MN</dc:creator>
  <cp:lastModifiedBy>Muhammad Khalid Farooq</cp:lastModifiedBy>
  <cp:revision>2</cp:revision>
  <dcterms:created xsi:type="dcterms:W3CDTF">2020-11-04T13:18:00Z</dcterms:created>
  <dcterms:modified xsi:type="dcterms:W3CDTF">2020-11-04T13:18:00Z</dcterms:modified>
</cp:coreProperties>
</file>