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4F81BD" w:themeColor="accent1"/>
  <w:body>
    <w:p w14:paraId="0FE64E79" w14:textId="58990713" w:rsidR="000E56ED" w:rsidRDefault="00C14249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5D3FD1" wp14:editId="2248A971">
                <wp:simplePos x="0" y="0"/>
                <wp:positionH relativeFrom="column">
                  <wp:posOffset>1724025</wp:posOffset>
                </wp:positionH>
                <wp:positionV relativeFrom="paragraph">
                  <wp:posOffset>5343525</wp:posOffset>
                </wp:positionV>
                <wp:extent cx="2657475" cy="2162175"/>
                <wp:effectExtent l="66675" t="28575" r="66675" b="28575"/>
                <wp:wrapNone/>
                <wp:docPr id="8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7475" cy="2162175"/>
                        </a:xfrm>
                        <a:prstGeom prst="hexagon">
                          <a:avLst>
                            <a:gd name="adj" fmla="val 30727"/>
                            <a:gd name="vf" fmla="val 115470"/>
                          </a:avLst>
                        </a:prstGeom>
                        <a:noFill/>
                        <a:ln w="57150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CCDE71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AutoShape 8" o:spid="_x0000_s1026" type="#_x0000_t9" style="position:absolute;margin-left:135.75pt;margin-top:420.75pt;width:209.25pt;height:170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" filled="f" strokecolor="#002060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65EFD2" wp14:editId="2AC38B5A">
                <wp:simplePos x="0" y="0"/>
                <wp:positionH relativeFrom="column">
                  <wp:posOffset>-1095375</wp:posOffset>
                </wp:positionH>
                <wp:positionV relativeFrom="paragraph">
                  <wp:posOffset>6181725</wp:posOffset>
                </wp:positionV>
                <wp:extent cx="3990975" cy="2952750"/>
                <wp:effectExtent l="28575" t="28575" r="28575" b="28575"/>
                <wp:wrapNone/>
                <wp:docPr id="7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90975" cy="2952750"/>
                        </a:xfrm>
                        <a:prstGeom prst="ellipse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57150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225E57" w14:textId="77777777" w:rsidR="00E77107" w:rsidRDefault="00E77107">
                            <w:pPr>
                              <w:rPr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E77107">
                              <w:rPr>
                                <w:color w:val="C00000"/>
                                <w:sz w:val="36"/>
                                <w:szCs w:val="36"/>
                              </w:rPr>
                              <w:t>Contact us Now!</w:t>
                            </w:r>
                          </w:p>
                          <w:p w14:paraId="0489ED5A" w14:textId="47828155" w:rsidR="00E77107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Address: _</w:t>
                            </w:r>
                            <w:r w:rsidR="00E7710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</w:t>
                            </w:r>
                          </w:p>
                          <w:p w14:paraId="3A633C95" w14:textId="4C924187" w:rsidR="00E77107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Phone: _</w:t>
                            </w:r>
                            <w:r w:rsidR="00E7710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</w:t>
                            </w:r>
                          </w:p>
                          <w:p w14:paraId="0C180463" w14:textId="70F8A75E" w:rsidR="00E77107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Web: _</w:t>
                            </w:r>
                            <w:r w:rsidR="00E7710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</w:t>
                            </w:r>
                          </w:p>
                          <w:p w14:paraId="106CFECB" w14:textId="77F41BCF" w:rsidR="00E77107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Email: _</w:t>
                            </w:r>
                            <w:r w:rsidR="00E7710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</w:t>
                            </w:r>
                          </w:p>
                          <w:p w14:paraId="6ADBD706" w14:textId="0ED4E0B7" w:rsidR="00B13882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7BD96BD" w14:textId="55ACD80C" w:rsidR="00B13882" w:rsidRPr="00E77107" w:rsidRDefault="00B13882" w:rsidP="0087072C">
                            <w:pPr>
                              <w:spacing w:after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Pr="00B13882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65EFD2" id="Oval 6" o:spid="_x0000_s1026" style="position:absolute;margin-left:-86.25pt;margin-top:486.75pt;width:314.25pt;height:23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" fillcolor="#c6d9f1 [671]" strokecolor="#002060" strokeweight="4.5pt">
                <v:textbox>
                  <w:txbxContent>
                    <w:p w14:paraId="1F225E57" w14:textId="77777777" w:rsidR="00E77107" w:rsidRDefault="00E77107">
                      <w:pPr>
                        <w:rPr>
                          <w:color w:val="C00000"/>
                          <w:sz w:val="36"/>
                          <w:szCs w:val="36"/>
                        </w:rPr>
                      </w:pPr>
                      <w:r w:rsidRPr="00E77107">
                        <w:rPr>
                          <w:color w:val="C00000"/>
                          <w:sz w:val="36"/>
                          <w:szCs w:val="36"/>
                        </w:rPr>
                        <w:t>Contact us Now!</w:t>
                      </w:r>
                    </w:p>
                    <w:p w14:paraId="0489ED5A" w14:textId="47828155" w:rsidR="00E77107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Address: _</w:t>
                      </w:r>
                      <w:r w:rsidR="00E77107">
                        <w:rPr>
                          <w:color w:val="000000" w:themeColor="text1"/>
                          <w:sz w:val="28"/>
                          <w:szCs w:val="28"/>
                        </w:rPr>
                        <w:t>_____________________</w:t>
                      </w:r>
                    </w:p>
                    <w:p w14:paraId="3A633C95" w14:textId="4C924187" w:rsidR="00E77107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Phone: _</w:t>
                      </w:r>
                      <w:r w:rsidR="00E77107">
                        <w:rPr>
                          <w:color w:val="000000" w:themeColor="text1"/>
                          <w:sz w:val="28"/>
                          <w:szCs w:val="28"/>
                        </w:rPr>
                        <w:t>______________________</w:t>
                      </w:r>
                    </w:p>
                    <w:p w14:paraId="0C180463" w14:textId="70F8A75E" w:rsidR="00E77107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Web: _</w:t>
                      </w:r>
                      <w:r w:rsidR="00E77107">
                        <w:rPr>
                          <w:color w:val="000000" w:themeColor="text1"/>
                          <w:sz w:val="28"/>
                          <w:szCs w:val="28"/>
                        </w:rPr>
                        <w:t>_______________________</w:t>
                      </w:r>
                    </w:p>
                    <w:p w14:paraId="106CFECB" w14:textId="77F41BCF" w:rsidR="00E77107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Email: _</w:t>
                      </w:r>
                      <w:r w:rsidR="00E77107">
                        <w:rPr>
                          <w:color w:val="000000" w:themeColor="text1"/>
                          <w:sz w:val="28"/>
                          <w:szCs w:val="28"/>
                        </w:rPr>
                        <w:t>_______________________</w:t>
                      </w:r>
                    </w:p>
                    <w:p w14:paraId="6ADBD706" w14:textId="0ED4E0B7" w:rsidR="00B13882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17BD96BD" w14:textId="55ACD80C" w:rsidR="00B13882" w:rsidRPr="00E77107" w:rsidRDefault="00B13882" w:rsidP="0087072C">
                      <w:pPr>
                        <w:spacing w:after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    </w:t>
                      </w:r>
                      <w:r w:rsidRPr="00B13882">
                        <w:rPr>
                          <w:color w:val="000000" w:themeColor="text1"/>
                          <w:sz w:val="28"/>
                          <w:szCs w:val="28"/>
                        </w:rPr>
                        <w:t>www.mywordtemplates.org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EAE1C48" wp14:editId="45EDF649">
                <wp:simplePos x="0" y="0"/>
                <wp:positionH relativeFrom="column">
                  <wp:posOffset>3895725</wp:posOffset>
                </wp:positionH>
                <wp:positionV relativeFrom="paragraph">
                  <wp:posOffset>5600700</wp:posOffset>
                </wp:positionV>
                <wp:extent cx="2905125" cy="2333625"/>
                <wp:effectExtent l="66675" t="28575" r="66675" b="28575"/>
                <wp:wrapNone/>
                <wp:docPr id="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05125" cy="2333625"/>
                        </a:xfrm>
                        <a:prstGeom prst="flowChartPreparation">
                          <a:avLst/>
                        </a:prstGeom>
                        <a:blipFill dpi="0" rotWithShape="0">
                          <a:blip r:embed="rId4"/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968A4D" id="_x0000_t117" coordsize="21600,21600" o:spt="117" path="m4353,l17214,r4386,10800l17214,21600r-12861,l,10800xe">
                <v:stroke joinstyle="miter"/>
                <v:path gradientshapeok="t" o:connecttype="rect" textboxrect="4353,0,17214,21600"/>
              </v:shapetype>
              <v:shape id="AutoShape 4" o:spid="_x0000_s1026" type="#_x0000_t117" style="position:absolute;margin-left:306.75pt;margin-top:441pt;width:228.75pt;height:183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" strokecolor="#002060" strokeweight="4.5pt">
                <v:fill r:id="rId5" o:title="" recolor="t" type="frame"/>
              </v:shape>
            </w:pict>
          </mc:Fallback>
        </mc:AlternateContent>
      </w:r>
      <w:r w:rsidR="00F70774">
        <w:rPr>
          <w:noProof/>
        </w:rPr>
        <w:drawing>
          <wp:anchor distT="0" distB="0" distL="114300" distR="114300" simplePos="0" relativeHeight="251667456" behindDoc="0" locked="0" layoutInCell="1" allowOverlap="1" wp14:anchorId="788003EB" wp14:editId="622341AF">
            <wp:simplePos x="0" y="0"/>
            <wp:positionH relativeFrom="column">
              <wp:posOffset>-238125</wp:posOffset>
            </wp:positionH>
            <wp:positionV relativeFrom="paragraph">
              <wp:posOffset>2962275</wp:posOffset>
            </wp:positionV>
            <wp:extent cx="3219450" cy="2762250"/>
            <wp:effectExtent l="76200" t="57150" r="76200" b="57150"/>
            <wp:wrapNone/>
            <wp:docPr id="1" name="Picture 0" descr="young-man-using-mobile-phone-connected-to-internet-double-exposure-network-effect-online-content-sharing-concept-uses-172506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oung-man-using-mobile-phone-connected-to-internet-double-exposure-network-effect-online-content-sharing-concept-uses-172506769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2762250"/>
                    </a:xfrm>
                    <a:prstGeom prst="flowChartPreparation">
                      <a:avLst/>
                    </a:prstGeom>
                    <a:ln w="57150"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9BC564" wp14:editId="64772172">
                <wp:simplePos x="0" y="0"/>
                <wp:positionH relativeFrom="column">
                  <wp:posOffset>-1285875</wp:posOffset>
                </wp:positionH>
                <wp:positionV relativeFrom="paragraph">
                  <wp:posOffset>-747395</wp:posOffset>
                </wp:positionV>
                <wp:extent cx="2705100" cy="1543050"/>
                <wp:effectExtent l="9525" t="5080" r="9525" b="13970"/>
                <wp:wrapNone/>
                <wp:docPr id="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705100" cy="1543050"/>
                        </a:xfrm>
                        <a:prstGeom prst="homePlate">
                          <a:avLst>
                            <a:gd name="adj" fmla="val 43827"/>
                          </a:avLst>
                        </a:prstGeom>
                        <a:solidFill>
                          <a:schemeClr val="tx2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C669A1" w14:textId="77777777" w:rsidR="00E77107" w:rsidRDefault="00E77107">
                            <w:r>
                              <w:t>X</w:t>
                            </w:r>
                          </w:p>
                          <w:p w14:paraId="39CF1A75" w14:textId="77777777" w:rsidR="00E77107" w:rsidRPr="00E77107" w:rsidRDefault="00E77107">
                            <w:pP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 </w:t>
                            </w:r>
                            <w:r w:rsidRPr="00E77107"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>Business</w:t>
                            </w:r>
                          </w:p>
                          <w:p w14:paraId="5936D398" w14:textId="77777777" w:rsidR="00E77107" w:rsidRPr="00E77107" w:rsidRDefault="00E77107">
                            <w:pP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   </w:t>
                            </w:r>
                            <w:r w:rsidRPr="00E77107"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>Flyer</w:t>
                            </w:r>
                          </w:p>
                          <w:p w14:paraId="276046F0" w14:textId="77777777" w:rsidR="00E77107" w:rsidRPr="00E77107" w:rsidRDefault="00E77107">
                            <w:pP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E77107">
                              <w:rPr>
                                <w:rFonts w:ascii="Forte" w:hAnsi="Forte"/>
                                <w:color w:val="FFFFFF" w:themeColor="background1"/>
                                <w:sz w:val="48"/>
                                <w:szCs w:val="48"/>
                              </w:rPr>
                              <w:t>Template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9BC564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utoShape 7" o:spid="_x0000_s1027" type="#_x0000_t15" style="position:absolute;margin-left:-101.25pt;margin-top:-58.85pt;width:213pt;height:121.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" fillcolor="#1f497d [3215]" strokecolor="#1f497d [3215]">
                <v:textbox>
                  <w:txbxContent>
                    <w:p w14:paraId="3FC669A1" w14:textId="77777777" w:rsidR="00E77107" w:rsidRDefault="00E77107">
                      <w:r>
                        <w:t>X</w:t>
                      </w:r>
                    </w:p>
                    <w:p w14:paraId="39CF1A75" w14:textId="77777777" w:rsidR="00E77107" w:rsidRPr="00E77107" w:rsidRDefault="00E77107">
                      <w:pP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 xml:space="preserve">  </w:t>
                      </w:r>
                      <w:r w:rsidRPr="00E77107"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>Business</w:t>
                      </w:r>
                    </w:p>
                    <w:p w14:paraId="5936D398" w14:textId="77777777" w:rsidR="00E77107" w:rsidRPr="00E77107" w:rsidRDefault="00E77107">
                      <w:pP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 xml:space="preserve">    </w:t>
                      </w:r>
                      <w:r w:rsidRPr="00E77107"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>Flyer</w:t>
                      </w:r>
                    </w:p>
                    <w:p w14:paraId="276046F0" w14:textId="77777777" w:rsidR="00E77107" w:rsidRPr="00E77107" w:rsidRDefault="00E77107">
                      <w:pP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 xml:space="preserve"> </w:t>
                      </w:r>
                      <w:r w:rsidRPr="00E77107">
                        <w:rPr>
                          <w:rFonts w:ascii="Forte" w:hAnsi="Forte"/>
                          <w:color w:val="FFFFFF" w:themeColor="background1"/>
                          <w:sz w:val="48"/>
                          <w:szCs w:val="48"/>
                        </w:rPr>
                        <w:t>Template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F07FF8" wp14:editId="19B1F83A">
                <wp:simplePos x="0" y="0"/>
                <wp:positionH relativeFrom="column">
                  <wp:posOffset>2505075</wp:posOffset>
                </wp:positionH>
                <wp:positionV relativeFrom="paragraph">
                  <wp:posOffset>2466975</wp:posOffset>
                </wp:positionV>
                <wp:extent cx="4543425" cy="3714750"/>
                <wp:effectExtent l="28575" t="28575" r="28575" b="28575"/>
                <wp:wrapNone/>
                <wp:docPr id="4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43425" cy="371475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57150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DB0FF4A" w14:textId="77777777" w:rsidR="00DC335F" w:rsidRPr="00DC335F" w:rsidRDefault="00DC335F">
                            <w:pPr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</w:rPr>
                            </w:pP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Entrepreneurship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are often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your side hustle or your main job. Whichever way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you choose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to model it, always have in mind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the advantages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, the opportunities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and therefore the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risks that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include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it because those will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facilitate your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understand all </w:t>
                            </w:r>
                            <w:r w:rsidRPr="00DC335F">
                              <w:rPr>
                                <w:rFonts w:cstheme="minorHAnsi"/>
                                <w:b/>
                                <w:bCs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there's</w:t>
                            </w:r>
                            <w:r w:rsidRPr="00DC335F">
                              <w:rPr>
                                <w:rFonts w:cstheme="minorHAnsi"/>
                                <w:color w:val="808080" w:themeColor="background1" w:themeShade="80"/>
                                <w:sz w:val="32"/>
                                <w:szCs w:val="32"/>
                                <w:shd w:val="clear" w:color="auto" w:fill="FFFFFF"/>
                              </w:rPr>
                              <w:t> to becoming an entrepreneur.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BF07FF8" id="Oval 3" o:spid="_x0000_s1028" style="position:absolute;margin-left:197.25pt;margin-top:194.25pt;width:357.75pt;height:29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" fillcolor="white [3212]" strokecolor="#002060" strokeweight="4.5pt">
                <v:textbox>
                  <w:txbxContent>
                    <w:p w14:paraId="6DB0FF4A" w14:textId="77777777" w:rsidR="00DC335F" w:rsidRPr="00DC335F" w:rsidRDefault="00DC335F">
                      <w:pPr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</w:rPr>
                      </w:pP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Entrepreneurship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are often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your side hustle or your main job. Whichever way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you choose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to model it, always have in mind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the advantages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, the opportunities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and therefore the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risks that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include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it because those will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facilitate your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understand all </w:t>
                      </w:r>
                      <w:r w:rsidRPr="00DC335F">
                        <w:rPr>
                          <w:rFonts w:cstheme="minorHAnsi"/>
                          <w:b/>
                          <w:bCs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there's</w:t>
                      </w:r>
                      <w:r w:rsidRPr="00DC335F">
                        <w:rPr>
                          <w:rFonts w:cstheme="minorHAnsi"/>
                          <w:color w:val="808080" w:themeColor="background1" w:themeShade="80"/>
                          <w:sz w:val="32"/>
                          <w:szCs w:val="32"/>
                          <w:shd w:val="clear" w:color="auto" w:fill="FFFFFF"/>
                        </w:rPr>
                        <w:t> to becoming an entrepreneur.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6A23A3" wp14:editId="423F9718">
                <wp:simplePos x="0" y="0"/>
                <wp:positionH relativeFrom="column">
                  <wp:posOffset>-942975</wp:posOffset>
                </wp:positionH>
                <wp:positionV relativeFrom="paragraph">
                  <wp:posOffset>3438525</wp:posOffset>
                </wp:positionV>
                <wp:extent cx="7829550" cy="485775"/>
                <wp:effectExtent l="9525" t="9525" r="9525" b="9525"/>
                <wp:wrapNone/>
                <wp:docPr id="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29550" cy="4857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52717" id="Rectangle 5" o:spid="_x0000_s1026" style="position:absolute;margin-left:-74.25pt;margin-top:270.75pt;width:616.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" fillcolor="#4f81bd [3204]" strokecolor="#4f81bd [3204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6E5F62F" wp14:editId="6BF14EDA">
                <wp:simplePos x="0" y="0"/>
                <wp:positionH relativeFrom="column">
                  <wp:posOffset>-942975</wp:posOffset>
                </wp:positionH>
                <wp:positionV relativeFrom="paragraph">
                  <wp:posOffset>-1028700</wp:posOffset>
                </wp:positionV>
                <wp:extent cx="7943850" cy="4953000"/>
                <wp:effectExtent l="9525" t="9525" r="9525" b="952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943850" cy="4953000"/>
                        </a:xfrm>
                        <a:prstGeom prst="rect">
                          <a:avLst/>
                        </a:prstGeom>
                        <a:blipFill dpi="0" rotWithShape="0">
                          <a:blip r:embed="rId7"/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0034F" id="Rectangle 2" o:spid="_x0000_s1026" style="position:absolute;margin-left:-74.25pt;margin-top:-81pt;width:625.5pt;height:39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">
                <v:fill r:id="rId8" o:title="" recolor="t" type="frame"/>
              </v:rect>
            </w:pict>
          </mc:Fallback>
        </mc:AlternateContent>
      </w:r>
    </w:p>
    <w:sectPr w:rsidR="000E56ED" w:rsidSect="00D4335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displayBackgroundShape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072C"/>
    <w:rsid w:val="0079279D"/>
    <w:rsid w:val="0087072C"/>
    <w:rsid w:val="009A588C"/>
    <w:rsid w:val="00B13882"/>
    <w:rsid w:val="00C14249"/>
    <w:rsid w:val="00D43356"/>
    <w:rsid w:val="00DC335F"/>
    <w:rsid w:val="00E77107"/>
    <w:rsid w:val="00F70774"/>
    <w:rsid w:val="00FB5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A06948"/>
  <w15:docId w15:val="{BEC62F0F-DBA1-4848-97FF-0D5FC6ECB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335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33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33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Local\Temp\Temp1_business%20flyer%20templates.zip\business%20flyer%207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business flyer 7</Template>
  <TotalTime>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1</cp:revision>
  <dcterms:created xsi:type="dcterms:W3CDTF">2020-10-30T12:54:00Z</dcterms:created>
  <dcterms:modified xsi:type="dcterms:W3CDTF">2020-10-30T13:46:00Z</dcterms:modified>
</cp:coreProperties>
</file>