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CE0857" w14:textId="71DE125C" w:rsidR="000E56ED" w:rsidRDefault="007A7A1F">
      <w:r w:rsidRPr="007A7A1F">
        <w:t>www.mywordtemplates.org</w:t>
      </w:r>
      <w:r w:rsidR="000C204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FA2C42" wp14:editId="7851B6C8">
                <wp:simplePos x="0" y="0"/>
                <wp:positionH relativeFrom="column">
                  <wp:posOffset>2635885</wp:posOffset>
                </wp:positionH>
                <wp:positionV relativeFrom="paragraph">
                  <wp:posOffset>6019800</wp:posOffset>
                </wp:positionV>
                <wp:extent cx="3155315" cy="452755"/>
                <wp:effectExtent l="0" t="0" r="0" b="4445"/>
                <wp:wrapNone/>
                <wp:docPr id="4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55315" cy="4527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A0A8BE" w14:textId="5421C30C" w:rsidR="007A7A1F" w:rsidRPr="007A7A1F" w:rsidRDefault="007A7A1F">
                            <w:pPr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7A7A1F"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4FA2C42" id="AutoShape 3" o:spid="_x0000_s1026" style="position:absolute;margin-left:207.55pt;margin-top:474pt;width:248.45pt;height:35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" filled="f" stroked="f">
                <v:textbox>
                  <w:txbxContent>
                    <w:p w14:paraId="3CA0A8BE" w14:textId="5421C30C" w:rsidR="007A7A1F" w:rsidRPr="007A7A1F" w:rsidRDefault="007A7A1F">
                      <w:pPr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 w:rsidRPr="007A7A1F">
                        <w:rPr>
                          <w:color w:val="FFFFFF" w:themeColor="background1"/>
                          <w:sz w:val="40"/>
                          <w:szCs w:val="40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0C204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22AA1A" wp14:editId="39969C23">
                <wp:simplePos x="0" y="0"/>
                <wp:positionH relativeFrom="column">
                  <wp:posOffset>-314325</wp:posOffset>
                </wp:positionH>
                <wp:positionV relativeFrom="paragraph">
                  <wp:posOffset>-295275</wp:posOffset>
                </wp:positionV>
                <wp:extent cx="9467850" cy="6315075"/>
                <wp:effectExtent l="38100" t="38100" r="38100" b="3810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67850" cy="631507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70000"/>
                          </a:srgbClr>
                        </a:solidFill>
                        <a:ln w="762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B3B82D" w14:textId="77777777" w:rsidR="00997A97" w:rsidRPr="00997A97" w:rsidRDefault="00997A97">
                            <w:pPr>
                              <w:rPr>
                                <w:rFonts w:ascii="Matura MT Script Capitals" w:hAnsi="Matura MT Script Capitals"/>
                                <w:color w:val="E36C0A" w:themeColor="accent6" w:themeShade="BF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Matura MT Script Capitals" w:hAnsi="Matura MT Script Capitals"/>
                                <w:color w:val="E36C0A" w:themeColor="accent6" w:themeShade="BF"/>
                                <w:sz w:val="96"/>
                                <w:szCs w:val="96"/>
                              </w:rPr>
                              <w:t xml:space="preserve"> </w:t>
                            </w:r>
                            <w:r w:rsidR="008E1793">
                              <w:rPr>
                                <w:rFonts w:ascii="Matura MT Script Capitals" w:hAnsi="Matura MT Script Capitals"/>
                                <w:color w:val="E36C0A" w:themeColor="accent6" w:themeShade="BF"/>
                                <w:sz w:val="96"/>
                                <w:szCs w:val="96"/>
                              </w:rPr>
                              <w:t xml:space="preserve">  </w:t>
                            </w:r>
                            <w:r w:rsidRPr="00997A97">
                              <w:rPr>
                                <w:rFonts w:ascii="Matura MT Script Capitals" w:hAnsi="Matura MT Script Capitals"/>
                                <w:color w:val="E36C0A" w:themeColor="accent6" w:themeShade="BF"/>
                                <w:sz w:val="96"/>
                                <w:szCs w:val="96"/>
                              </w:rPr>
                              <w:t>Certificate of Martial Arts</w:t>
                            </w:r>
                          </w:p>
                          <w:p w14:paraId="0CAD81A6" w14:textId="77777777" w:rsidR="00997A97" w:rsidRPr="000C204D" w:rsidRDefault="00997A97">
                            <w:pPr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                                                           </w:t>
                            </w:r>
                            <w:r w:rsidR="008E1793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>THIS CERTIFICATE IS AWARDED TO</w:t>
                            </w:r>
                          </w:p>
                          <w:p w14:paraId="775374F9" w14:textId="77777777" w:rsidR="00997A97" w:rsidRPr="007A7A1F" w:rsidRDefault="00997A97">
                            <w:pPr>
                              <w:rPr>
                                <w:rFonts w:ascii="Monotype Corsiva" w:hAnsi="Monotype Corsiva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96"/>
                                <w:szCs w:val="96"/>
                              </w:rPr>
                              <w:t xml:space="preserve">                 </w:t>
                            </w:r>
                            <w:r w:rsidR="008E1793">
                              <w:rPr>
                                <w:rFonts w:ascii="Monotype Corsiva" w:hAnsi="Monotype Corsiva"/>
                                <w:b/>
                                <w:color w:val="FF0000"/>
                                <w:sz w:val="96"/>
                                <w:szCs w:val="96"/>
                              </w:rPr>
                              <w:t xml:space="preserve">   </w:t>
                            </w:r>
                            <w:r w:rsidRPr="007A7A1F">
                              <w:rPr>
                                <w:rFonts w:ascii="Monotype Corsiva" w:hAnsi="Monotype Corsiva"/>
                                <w:sz w:val="96"/>
                                <w:szCs w:val="96"/>
                              </w:rPr>
                              <w:t>Name Surname</w:t>
                            </w:r>
                          </w:p>
                          <w:p w14:paraId="57BB7316" w14:textId="77777777" w:rsidR="00997A97" w:rsidRPr="000C204D" w:rsidRDefault="00997A97">
                            <w:pPr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                        </w:t>
                            </w:r>
                            <w:r w:rsidR="008E1793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        </w:t>
                            </w:r>
                            <w:r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>Has successfully participated in the KATA &amp; KUMITTE MASS TRAINING CAMP</w:t>
                            </w:r>
                          </w:p>
                          <w:p w14:paraId="4D3AEBEE" w14:textId="77777777" w:rsidR="00997A97" w:rsidRPr="000C204D" w:rsidRDefault="00997A97">
                            <w:pPr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</w:pP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                                                             </w:t>
                            </w:r>
                            <w:r w:rsidR="008E1793"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        </w:t>
                            </w: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        On 2, Novemebr – 2019</w:t>
                            </w:r>
                          </w:p>
                          <w:p w14:paraId="6879FA9A" w14:textId="77777777" w:rsidR="00997A97" w:rsidRPr="000C204D" w:rsidRDefault="00997A97">
                            <w:pPr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</w:pP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                                                              </w:t>
                            </w:r>
                            <w:r w:rsidR="008E1793"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      </w:t>
                            </w: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At Kandaswami Kandar’s College,</w:t>
                            </w:r>
                          </w:p>
                          <w:p w14:paraId="2A8FCA6D" w14:textId="77777777" w:rsidR="00997A97" w:rsidRPr="000C204D" w:rsidRDefault="00997A97">
                            <w:pPr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</w:pP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                                                              </w:t>
                            </w:r>
                            <w:r w:rsidR="008E1793"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       </w:t>
                            </w:r>
                            <w:r w:rsidRPr="000C204D">
                              <w:rPr>
                                <w:rFonts w:asciiTheme="majorHAnsi" w:hAnsiTheme="majorHAnsi"/>
                                <w:sz w:val="32"/>
                                <w:szCs w:val="32"/>
                              </w:rPr>
                              <w:t xml:space="preserve"> Paramathi Velur, Namakkal District.</w:t>
                            </w:r>
                          </w:p>
                          <w:p w14:paraId="69558153" w14:textId="77777777" w:rsidR="00997A97" w:rsidRPr="00997A97" w:rsidRDefault="008E1793">
                            <w:pPr>
                              <w:rPr>
                                <w:rFonts w:asciiTheme="majorHAnsi" w:hAnsiTheme="majorHAnsi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br/>
                            </w:r>
                            <w:r w:rsid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br/>
                              <w:t xml:space="preserve">                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>___________</w:t>
                            </w:r>
                            <w:r w:rsid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>_______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________________      </w:t>
                            </w:r>
                            <w:r w:rsid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                                              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>_____</w:t>
                            </w:r>
                            <w:r w:rsid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>__________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t>______________________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sz w:val="28"/>
                                <w:szCs w:val="28"/>
                              </w:rPr>
                              <w:br/>
                            </w:r>
                            <w:r w:rsidR="00997A97">
                              <w:rPr>
                                <w:rFonts w:asciiTheme="majorHAnsi" w:hAnsiTheme="majorHAnsi"/>
                                <w:b/>
                                <w:sz w:val="28"/>
                                <w:szCs w:val="28"/>
                              </w:rPr>
                              <w:t xml:space="preserve">                                 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b/>
                                <w:sz w:val="28"/>
                                <w:szCs w:val="28"/>
                              </w:rPr>
                              <w:t xml:space="preserve">Signature    </w:t>
                            </w:r>
                            <w:r w:rsidR="00997A97">
                              <w:rPr>
                                <w:rFonts w:asciiTheme="majorHAnsi" w:hAnsiTheme="majorHAnsi"/>
                                <w:b/>
                                <w:sz w:val="28"/>
                                <w:szCs w:val="28"/>
                              </w:rPr>
                              <w:t xml:space="preserve">                                                                                                 </w:t>
                            </w:r>
                            <w:r>
                              <w:rPr>
                                <w:rFonts w:asciiTheme="majorHAnsi" w:hAnsiTheme="majorHAnsi"/>
                                <w:b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 w:rsidR="00997A97" w:rsidRPr="00997A97">
                              <w:rPr>
                                <w:rFonts w:asciiTheme="majorHAnsi" w:hAnsiTheme="majorHAnsi"/>
                                <w:b/>
                                <w:sz w:val="28"/>
                                <w:szCs w:val="28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22AA1A" id="Rectangle 2" o:spid="_x0000_s1027" style="position:absolute;margin-left:-24.75pt;margin-top:-23.25pt;width:745.5pt;height:49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" strokecolor="white [3212]" strokeweight="6pt">
                <v:fill opacity="46003f"/>
                <v:textbox>
                  <w:txbxContent>
                    <w:p w14:paraId="5FB3B82D" w14:textId="77777777" w:rsidR="00997A97" w:rsidRPr="00997A97" w:rsidRDefault="00997A97">
                      <w:pPr>
                        <w:rPr>
                          <w:rFonts w:ascii="Matura MT Script Capitals" w:hAnsi="Matura MT Script Capitals"/>
                          <w:color w:val="E36C0A" w:themeColor="accent6" w:themeShade="BF"/>
                          <w:sz w:val="96"/>
                          <w:szCs w:val="96"/>
                        </w:rPr>
                      </w:pPr>
                      <w:r>
                        <w:rPr>
                          <w:rFonts w:ascii="Matura MT Script Capitals" w:hAnsi="Matura MT Script Capitals"/>
                          <w:color w:val="E36C0A" w:themeColor="accent6" w:themeShade="BF"/>
                          <w:sz w:val="96"/>
                          <w:szCs w:val="96"/>
                        </w:rPr>
                        <w:t xml:space="preserve"> </w:t>
                      </w:r>
                      <w:r w:rsidR="008E1793">
                        <w:rPr>
                          <w:rFonts w:ascii="Matura MT Script Capitals" w:hAnsi="Matura MT Script Capitals"/>
                          <w:color w:val="E36C0A" w:themeColor="accent6" w:themeShade="BF"/>
                          <w:sz w:val="96"/>
                          <w:szCs w:val="96"/>
                        </w:rPr>
                        <w:t xml:space="preserve">  </w:t>
                      </w:r>
                      <w:r w:rsidRPr="00997A97">
                        <w:rPr>
                          <w:rFonts w:ascii="Matura MT Script Capitals" w:hAnsi="Matura MT Script Capitals"/>
                          <w:color w:val="E36C0A" w:themeColor="accent6" w:themeShade="BF"/>
                          <w:sz w:val="96"/>
                          <w:szCs w:val="96"/>
                        </w:rPr>
                        <w:t>Certificate of Martial Arts</w:t>
                      </w:r>
                    </w:p>
                    <w:p w14:paraId="0CAD81A6" w14:textId="77777777" w:rsidR="00997A97" w:rsidRPr="000C204D" w:rsidRDefault="00997A97">
                      <w:pPr>
                        <w:rPr>
                          <w:rFonts w:asciiTheme="majorHAnsi" w:hAnsiTheme="majorHAnsi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                                                           </w:t>
                      </w:r>
                      <w:r w:rsidR="008E1793"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    </w:t>
                      </w: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>THIS CERTIFICATE IS AWARDED TO</w:t>
                      </w:r>
                    </w:p>
                    <w:p w14:paraId="775374F9" w14:textId="77777777" w:rsidR="00997A97" w:rsidRPr="007A7A1F" w:rsidRDefault="00997A97">
                      <w:pPr>
                        <w:rPr>
                          <w:rFonts w:ascii="Monotype Corsiva" w:hAnsi="Monotype Corsiva"/>
                          <w:sz w:val="96"/>
                          <w:szCs w:val="96"/>
                        </w:rPr>
                      </w:pPr>
                      <w:r>
                        <w:rPr>
                          <w:rFonts w:ascii="Monotype Corsiva" w:hAnsi="Monotype Corsiva"/>
                          <w:b/>
                          <w:color w:val="FF0000"/>
                          <w:sz w:val="96"/>
                          <w:szCs w:val="96"/>
                        </w:rPr>
                        <w:t xml:space="preserve">                 </w:t>
                      </w:r>
                      <w:r w:rsidR="008E1793">
                        <w:rPr>
                          <w:rFonts w:ascii="Monotype Corsiva" w:hAnsi="Monotype Corsiva"/>
                          <w:b/>
                          <w:color w:val="FF0000"/>
                          <w:sz w:val="96"/>
                          <w:szCs w:val="96"/>
                        </w:rPr>
                        <w:t xml:space="preserve">   </w:t>
                      </w:r>
                      <w:r w:rsidRPr="007A7A1F">
                        <w:rPr>
                          <w:rFonts w:ascii="Monotype Corsiva" w:hAnsi="Monotype Corsiva"/>
                          <w:sz w:val="96"/>
                          <w:szCs w:val="96"/>
                        </w:rPr>
                        <w:t>Name Surname</w:t>
                      </w:r>
                    </w:p>
                    <w:p w14:paraId="57BB7316" w14:textId="77777777" w:rsidR="00997A97" w:rsidRPr="000C204D" w:rsidRDefault="00997A97">
                      <w:pPr>
                        <w:rPr>
                          <w:rFonts w:asciiTheme="majorHAnsi" w:hAnsiTheme="majorHAnsi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                        </w:t>
                      </w:r>
                      <w:r w:rsidR="008E1793"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        </w:t>
                      </w:r>
                      <w:r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</w:t>
                      </w: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>Has successfully participated in the KATA &amp; KUMITTE MASS TRAINING CAMP</w:t>
                      </w:r>
                    </w:p>
                    <w:p w14:paraId="4D3AEBEE" w14:textId="77777777" w:rsidR="00997A97" w:rsidRPr="000C204D" w:rsidRDefault="00997A97">
                      <w:pPr>
                        <w:rPr>
                          <w:rFonts w:asciiTheme="majorHAnsi" w:hAnsiTheme="majorHAnsi"/>
                          <w:sz w:val="32"/>
                          <w:szCs w:val="32"/>
                        </w:rPr>
                      </w:pP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                                                             </w:t>
                      </w:r>
                      <w:r w:rsidR="008E1793"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        </w:t>
                      </w: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        On 2, Novemebr – 2019</w:t>
                      </w:r>
                    </w:p>
                    <w:p w14:paraId="6879FA9A" w14:textId="77777777" w:rsidR="00997A97" w:rsidRPr="000C204D" w:rsidRDefault="00997A97">
                      <w:pPr>
                        <w:rPr>
                          <w:rFonts w:asciiTheme="majorHAnsi" w:hAnsiTheme="majorHAnsi"/>
                          <w:sz w:val="32"/>
                          <w:szCs w:val="32"/>
                        </w:rPr>
                      </w:pP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                                                              </w:t>
                      </w:r>
                      <w:r w:rsidR="008E1793"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      </w:t>
                      </w: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At Kandaswami Kandar’s College,</w:t>
                      </w:r>
                    </w:p>
                    <w:p w14:paraId="2A8FCA6D" w14:textId="77777777" w:rsidR="00997A97" w:rsidRPr="000C204D" w:rsidRDefault="00997A97">
                      <w:pPr>
                        <w:rPr>
                          <w:rFonts w:asciiTheme="majorHAnsi" w:hAnsiTheme="majorHAnsi"/>
                          <w:sz w:val="32"/>
                          <w:szCs w:val="32"/>
                        </w:rPr>
                      </w:pP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                                                              </w:t>
                      </w:r>
                      <w:r w:rsidR="008E1793"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       </w:t>
                      </w:r>
                      <w:r w:rsidRPr="000C204D">
                        <w:rPr>
                          <w:rFonts w:asciiTheme="majorHAnsi" w:hAnsiTheme="majorHAnsi"/>
                          <w:sz w:val="32"/>
                          <w:szCs w:val="32"/>
                        </w:rPr>
                        <w:t xml:space="preserve"> Paramathi Velur, Namakkal District.</w:t>
                      </w:r>
                    </w:p>
                    <w:p w14:paraId="69558153" w14:textId="77777777" w:rsidR="00997A97" w:rsidRPr="00997A97" w:rsidRDefault="008E1793">
                      <w:pPr>
                        <w:rPr>
                          <w:rFonts w:asciiTheme="majorHAnsi" w:hAnsiTheme="majorHAnsi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Theme="majorHAnsi" w:hAnsiTheme="majorHAnsi"/>
                          <w:sz w:val="28"/>
                          <w:szCs w:val="28"/>
                        </w:rPr>
                        <w:br/>
                      </w:r>
                      <w:r w:rsid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br/>
                        <w:t xml:space="preserve">                </w:t>
                      </w:r>
                      <w:r w:rsidR="00997A97" w:rsidRP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>___________</w:t>
                      </w:r>
                      <w:r w:rsid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>_______</w:t>
                      </w:r>
                      <w:r w:rsidR="00997A97" w:rsidRP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________________      </w:t>
                      </w:r>
                      <w:r w:rsid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                                              </w:t>
                      </w:r>
                      <w:r w:rsidR="00997A97" w:rsidRP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Theme="majorHAnsi" w:hAnsiTheme="majorHAnsi"/>
                          <w:sz w:val="28"/>
                          <w:szCs w:val="28"/>
                        </w:rPr>
                        <w:t xml:space="preserve">                   </w:t>
                      </w:r>
                      <w:r w:rsidR="00997A97" w:rsidRP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>_____</w:t>
                      </w:r>
                      <w:r w:rsid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>__________</w:t>
                      </w:r>
                      <w:r w:rsidR="00997A97" w:rsidRP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t>______________________</w:t>
                      </w:r>
                      <w:r w:rsidR="00997A97" w:rsidRPr="00997A97">
                        <w:rPr>
                          <w:rFonts w:asciiTheme="majorHAnsi" w:hAnsiTheme="majorHAnsi"/>
                          <w:sz w:val="28"/>
                          <w:szCs w:val="28"/>
                        </w:rPr>
                        <w:br/>
                      </w:r>
                      <w:r w:rsidR="00997A97">
                        <w:rPr>
                          <w:rFonts w:asciiTheme="majorHAnsi" w:hAnsiTheme="majorHAnsi"/>
                          <w:b/>
                          <w:sz w:val="28"/>
                          <w:szCs w:val="28"/>
                        </w:rPr>
                        <w:t xml:space="preserve">                                 </w:t>
                      </w:r>
                      <w:r w:rsidR="00997A97" w:rsidRPr="00997A97">
                        <w:rPr>
                          <w:rFonts w:asciiTheme="majorHAnsi" w:hAnsiTheme="majorHAnsi"/>
                          <w:b/>
                          <w:sz w:val="28"/>
                          <w:szCs w:val="28"/>
                        </w:rPr>
                        <w:t xml:space="preserve">Signature    </w:t>
                      </w:r>
                      <w:r w:rsidR="00997A97">
                        <w:rPr>
                          <w:rFonts w:asciiTheme="majorHAnsi" w:hAnsiTheme="majorHAnsi"/>
                          <w:b/>
                          <w:sz w:val="28"/>
                          <w:szCs w:val="28"/>
                        </w:rPr>
                        <w:t xml:space="preserve">                                                                                                 </w:t>
                      </w:r>
                      <w:r>
                        <w:rPr>
                          <w:rFonts w:asciiTheme="majorHAnsi" w:hAnsiTheme="majorHAnsi"/>
                          <w:b/>
                          <w:sz w:val="28"/>
                          <w:szCs w:val="28"/>
                        </w:rPr>
                        <w:t xml:space="preserve">                   </w:t>
                      </w:r>
                      <w:r w:rsidR="00997A97" w:rsidRPr="00997A97">
                        <w:rPr>
                          <w:rFonts w:asciiTheme="majorHAnsi" w:hAnsiTheme="majorHAnsi"/>
                          <w:b/>
                          <w:sz w:val="28"/>
                          <w:szCs w:val="28"/>
                        </w:rPr>
                        <w:t>Date</w:t>
                      </w:r>
                    </w:p>
                  </w:txbxContent>
                </v:textbox>
              </v:rect>
            </w:pict>
          </mc:Fallback>
        </mc:AlternateContent>
      </w:r>
      <w:r w:rsidR="00997A97">
        <w:rPr>
          <w:noProof/>
        </w:rPr>
        <w:drawing>
          <wp:anchor distT="0" distB="0" distL="114300" distR="114300" simplePos="0" relativeHeight="251660288" behindDoc="0" locked="0" layoutInCell="1" allowOverlap="1" wp14:anchorId="31E47FA3" wp14:editId="2601620A">
            <wp:simplePos x="0" y="0"/>
            <wp:positionH relativeFrom="column">
              <wp:posOffset>3333750</wp:posOffset>
            </wp:positionH>
            <wp:positionV relativeFrom="paragraph">
              <wp:posOffset>3952875</wp:posOffset>
            </wp:positionV>
            <wp:extent cx="1571625" cy="1514475"/>
            <wp:effectExtent l="19050" t="0" r="9525" b="0"/>
            <wp:wrapNone/>
            <wp:docPr id="2" name="Picture 1" descr="resMartialArts_pplog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MartialArts_pplogo.gif"/>
                    <pic:cNvPicPr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514475"/>
                    </a:xfrm>
                    <a:prstGeom prst="ellipse">
                      <a:avLst/>
                    </a:prstGeom>
                  </pic:spPr>
                </pic:pic>
              </a:graphicData>
            </a:graphic>
          </wp:anchor>
        </w:drawing>
      </w:r>
      <w:r w:rsidR="00997A97">
        <w:rPr>
          <w:noProof/>
        </w:rPr>
        <w:drawing>
          <wp:anchor distT="0" distB="0" distL="114300" distR="114300" simplePos="0" relativeHeight="251658240" behindDoc="0" locked="0" layoutInCell="1" allowOverlap="1" wp14:anchorId="1E1ADA99" wp14:editId="097CBD68">
            <wp:simplePos x="0" y="0"/>
            <wp:positionH relativeFrom="column">
              <wp:posOffset>-809625</wp:posOffset>
            </wp:positionH>
            <wp:positionV relativeFrom="paragraph">
              <wp:posOffset>-809626</wp:posOffset>
            </wp:positionV>
            <wp:extent cx="10496550" cy="7366635"/>
            <wp:effectExtent l="76200" t="76200" r="57150" b="62865"/>
            <wp:wrapNone/>
            <wp:docPr id="1" name="Picture 0" descr="8uSIuE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uSIuEP.jpg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96550" cy="7366635"/>
                    </a:xfrm>
                    <a:prstGeom prst="rect">
                      <a:avLst/>
                    </a:prstGeom>
                    <a:ln w="76200"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</w:p>
    <w:sectPr w:rsidR="000E56ED" w:rsidSect="00997A97">
      <w:pgSz w:w="16839" w:h="11907" w:orient="landscape" w:code="9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tura MT Script Capitals">
    <w:panose1 w:val="03020802060602070202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3"/>
  <w:attachedTemplate r:id="rId1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7A1F"/>
    <w:rsid w:val="000C204D"/>
    <w:rsid w:val="003E5069"/>
    <w:rsid w:val="0079279D"/>
    <w:rsid w:val="007A7A1F"/>
    <w:rsid w:val="008E1793"/>
    <w:rsid w:val="009400DA"/>
    <w:rsid w:val="00997A97"/>
    <w:rsid w:val="009A588C"/>
    <w:rsid w:val="00A00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9F3ACD"/>
  <w15:docId w15:val="{0ED5410B-7064-4F57-86C5-785B3C3C39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506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97A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7A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Maryam\Martial%20Art%20Certificate%20Template\martial%20art%20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martial art 2</Template>
  <TotalTime>7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Muhammad Khalid Farooq</cp:lastModifiedBy>
  <cp:revision>1</cp:revision>
  <dcterms:created xsi:type="dcterms:W3CDTF">2020-11-25T18:37:00Z</dcterms:created>
  <dcterms:modified xsi:type="dcterms:W3CDTF">2020-11-25T19:50:00Z</dcterms:modified>
</cp:coreProperties>
</file>