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04AE" w:rsidRDefault="002A04AE" w:rsidP="00670E58">
      <w:pPr>
        <w:pBdr>
          <w:bottom w:val="single" w:sz="24" w:space="1" w:color="D5DCE4" w:themeColor="text2" w:themeTint="33"/>
        </w:pBdr>
        <w:shd w:val="clear" w:color="auto" w:fill="EDEDED" w:themeFill="accent3" w:themeFillTint="33"/>
        <w:spacing w:before="0" w:after="0"/>
      </w:pPr>
      <w:r w:rsidRPr="002A04AE">
        <w:rPr>
          <w:rFonts w:ascii="Calibri" w:eastAsiaTheme="majorEastAsia" w:hAnsi="Calibri" w:cstheme="majorBidi"/>
          <w:b/>
          <w:bCs/>
          <w:caps/>
          <w:spacing w:val="40"/>
          <w:sz w:val="56"/>
          <w:szCs w:val="56"/>
        </w:rPr>
        <w:t>MEETING AGENDA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2A04AE" w:rsidRPr="002A04AE" w:rsidRDefault="002A04AE" w:rsidP="002A04AE">
      <w:pPr>
        <w:spacing w:before="0"/>
        <w:rPr>
          <w:b/>
          <w:bCs/>
        </w:rPr>
      </w:pPr>
      <w:r>
        <w:rPr>
          <w:rFonts w:ascii="Calibri" w:hAnsi="Calibri"/>
          <w:b/>
          <w:bCs/>
        </w:rPr>
        <w:tab/>
      </w:r>
      <w:r>
        <w:rPr>
          <w:rFonts w:ascii="Calibri" w:hAnsi="Calibri"/>
          <w:b/>
          <w:bCs/>
        </w:rPr>
        <w:tab/>
      </w:r>
      <w:r>
        <w:rPr>
          <w:rFonts w:ascii="Calibri" w:hAnsi="Calibri"/>
          <w:b/>
          <w:bCs/>
        </w:rPr>
        <w:tab/>
      </w:r>
      <w:r>
        <w:rPr>
          <w:rFonts w:ascii="Calibri" w:hAnsi="Calibri"/>
          <w:b/>
          <w:bCs/>
        </w:rPr>
        <w:tab/>
      </w:r>
      <w:r>
        <w:rPr>
          <w:rFonts w:ascii="Calibri" w:hAnsi="Calibri"/>
          <w:b/>
          <w:bCs/>
        </w:rPr>
        <w:tab/>
      </w:r>
      <w:r>
        <w:rPr>
          <w:rFonts w:ascii="Calibri" w:hAnsi="Calibri"/>
          <w:b/>
          <w:bCs/>
        </w:rPr>
        <w:tab/>
      </w:r>
      <w:r>
        <w:rPr>
          <w:rFonts w:ascii="Calibri" w:hAnsi="Calibri"/>
          <w:b/>
          <w:bCs/>
        </w:rPr>
        <w:tab/>
      </w:r>
      <w:r>
        <w:rPr>
          <w:rFonts w:ascii="Calibri" w:hAnsi="Calibri"/>
          <w:b/>
          <w:bCs/>
        </w:rPr>
        <w:tab/>
      </w:r>
      <w:r>
        <w:rPr>
          <w:rFonts w:ascii="Calibri" w:hAnsi="Calibri"/>
          <w:b/>
          <w:bCs/>
        </w:rPr>
        <w:tab/>
      </w:r>
      <w:r>
        <w:rPr>
          <w:rFonts w:ascii="Calibri" w:hAnsi="Calibri"/>
          <w:b/>
          <w:bCs/>
        </w:rPr>
        <w:tab/>
      </w:r>
      <w:r>
        <w:rPr>
          <w:rFonts w:ascii="Calibri" w:hAnsi="Calibri"/>
          <w:b/>
          <w:bCs/>
        </w:rPr>
        <w:tab/>
      </w:r>
      <w:r>
        <w:rPr>
          <w:rFonts w:ascii="Calibri" w:hAnsi="Calibri"/>
          <w:b/>
          <w:bCs/>
        </w:rPr>
        <w:tab/>
        <w:t>Time</w:t>
      </w:r>
      <w:r>
        <w:rPr>
          <w:rFonts w:ascii="Calibri" w:hAnsi="Calibri"/>
          <w:b/>
          <w:bCs/>
        </w:rPr>
        <w:tab/>
      </w:r>
      <w:r>
        <w:tab/>
      </w:r>
      <w:sdt>
        <w:sdtPr>
          <w:rPr>
            <w:rFonts w:ascii="Calibri" w:hAnsi="Calibri"/>
            <w:b/>
            <w:bCs/>
          </w:rPr>
          <w:id w:val="-1649818857"/>
          <w:placeholder>
            <w:docPart w:val="94BA2A4C8D414499A59BEEA0BD752B38"/>
          </w:placeholder>
          <w:date>
            <w:dateFormat w:val="MMMM d, yyyy"/>
            <w:lid w:val="en-US"/>
            <w:storeMappedDataAs w:val="dateTime"/>
            <w:calendar w:val="gregorian"/>
          </w:date>
        </w:sdtPr>
        <w:sdtEndPr/>
        <w:sdtContent>
          <w:r w:rsidRPr="002A04AE">
            <w:rPr>
              <w:rFonts w:ascii="Calibri" w:hAnsi="Calibri"/>
              <w:b/>
              <w:bCs/>
            </w:rPr>
            <w:t>Date</w:t>
          </w:r>
        </w:sdtContent>
      </w:sdt>
    </w:p>
    <w:p w:rsidR="002A04AE" w:rsidRPr="002A04AE" w:rsidRDefault="002A04AE" w:rsidP="002A04AE"/>
    <w:p w:rsidR="00CC3057" w:rsidRPr="002A04AE" w:rsidRDefault="002A04AE">
      <w:pPr>
        <w:rPr>
          <w:rFonts w:ascii="Calibri" w:hAnsi="Calibri"/>
          <w:b/>
          <w:bCs/>
          <w:sz w:val="24"/>
          <w:szCs w:val="24"/>
        </w:rPr>
      </w:pPr>
      <w:r w:rsidRPr="002A04AE">
        <w:rPr>
          <w:rFonts w:ascii="Calibri" w:hAnsi="Calibri"/>
          <w:b/>
          <w:bCs/>
          <w:sz w:val="32"/>
          <w:szCs w:val="32"/>
        </w:rPr>
        <w:t>Meeting title:</w:t>
      </w:r>
    </w:p>
    <w:tbl>
      <w:tblPr>
        <w:tblW w:w="5000" w:type="pct"/>
        <w:tblBorders>
          <w:top w:val="single" w:sz="12" w:space="0" w:color="D5DCE4" w:themeColor="text2" w:themeTint="33"/>
          <w:left w:val="single" w:sz="12" w:space="0" w:color="D5DCE4" w:themeColor="text2" w:themeTint="33"/>
          <w:bottom w:val="single" w:sz="12" w:space="0" w:color="D5DCE4" w:themeColor="text2" w:themeTint="33"/>
          <w:right w:val="single" w:sz="12" w:space="0" w:color="D5DCE4" w:themeColor="text2" w:themeTint="33"/>
          <w:insideH w:val="single" w:sz="12" w:space="0" w:color="D5DCE4" w:themeColor="text2" w:themeTint="33"/>
          <w:insideV w:val="single" w:sz="12" w:space="0" w:color="D5DCE4" w:themeColor="text2" w:themeTint="33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Participants and reading/supplies lists"/>
      </w:tblPr>
      <w:tblGrid>
        <w:gridCol w:w="2693"/>
        <w:gridCol w:w="8077"/>
      </w:tblGrid>
      <w:tr w:rsidR="002A04AE" w:rsidRPr="002A04AE" w:rsidTr="002A04AE">
        <w:trPr>
          <w:trHeight w:val="504"/>
        </w:trPr>
        <w:tc>
          <w:tcPr>
            <w:tcW w:w="2700" w:type="dxa"/>
            <w:shd w:val="clear" w:color="auto" w:fill="EDEDED" w:themeFill="accent3" w:themeFillTint="33"/>
            <w:vAlign w:val="bottom"/>
          </w:tcPr>
          <w:p w:rsidR="00CC3057" w:rsidRPr="002A04AE" w:rsidRDefault="002A04AE">
            <w:pPr>
              <w:pStyle w:val="Heading3"/>
              <w:rPr>
                <w:rFonts w:ascii="Calibri" w:hAnsi="Calibri"/>
                <w:color w:val="auto"/>
                <w:sz w:val="22"/>
                <w:szCs w:val="22"/>
              </w:rPr>
            </w:pPr>
            <w:r w:rsidRPr="002A04AE">
              <w:rPr>
                <w:rFonts w:ascii="Calibri" w:hAnsi="Calibri"/>
                <w:color w:val="auto"/>
                <w:sz w:val="22"/>
                <w:szCs w:val="22"/>
              </w:rPr>
              <w:t>Meeting called by</w:t>
            </w:r>
          </w:p>
        </w:tc>
        <w:tc>
          <w:tcPr>
            <w:tcW w:w="8100" w:type="dxa"/>
            <w:vAlign w:val="bottom"/>
          </w:tcPr>
          <w:p w:rsidR="00CC3057" w:rsidRPr="002A04AE" w:rsidRDefault="002A04AE" w:rsidP="002A04AE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Name</w:t>
            </w:r>
          </w:p>
        </w:tc>
      </w:tr>
      <w:tr w:rsidR="002A04AE" w:rsidRPr="002A04AE" w:rsidTr="002A04AE">
        <w:trPr>
          <w:trHeight w:val="504"/>
        </w:trPr>
        <w:tc>
          <w:tcPr>
            <w:tcW w:w="2700" w:type="dxa"/>
            <w:shd w:val="clear" w:color="auto" w:fill="EDEDED" w:themeFill="accent3" w:themeFillTint="33"/>
            <w:vAlign w:val="bottom"/>
          </w:tcPr>
          <w:p w:rsidR="00CC3057" w:rsidRPr="002A04AE" w:rsidRDefault="002A04AE">
            <w:pPr>
              <w:pStyle w:val="Heading3"/>
              <w:rPr>
                <w:rFonts w:ascii="Calibri" w:hAnsi="Calibri"/>
                <w:color w:val="auto"/>
                <w:sz w:val="22"/>
                <w:szCs w:val="22"/>
              </w:rPr>
            </w:pPr>
            <w:r w:rsidRPr="002A04AE">
              <w:rPr>
                <w:rFonts w:ascii="Calibri" w:hAnsi="Calibri"/>
                <w:color w:val="auto"/>
                <w:sz w:val="22"/>
                <w:szCs w:val="22"/>
              </w:rPr>
              <w:t>Attendees:</w:t>
            </w:r>
          </w:p>
        </w:tc>
        <w:tc>
          <w:tcPr>
            <w:tcW w:w="8100" w:type="dxa"/>
            <w:vAlign w:val="bottom"/>
          </w:tcPr>
          <w:p w:rsidR="00CC3057" w:rsidRPr="002A04AE" w:rsidRDefault="002A04AE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Attendee list</w:t>
            </w:r>
          </w:p>
        </w:tc>
      </w:tr>
      <w:tr w:rsidR="002A04AE" w:rsidRPr="002A04AE" w:rsidTr="002A04AE">
        <w:trPr>
          <w:trHeight w:val="504"/>
        </w:trPr>
        <w:tc>
          <w:tcPr>
            <w:tcW w:w="2700" w:type="dxa"/>
            <w:shd w:val="clear" w:color="auto" w:fill="EDEDED" w:themeFill="accent3" w:themeFillTint="33"/>
            <w:vAlign w:val="bottom"/>
          </w:tcPr>
          <w:p w:rsidR="00CC3057" w:rsidRPr="002A04AE" w:rsidRDefault="002A04AE">
            <w:pPr>
              <w:pStyle w:val="Heading3"/>
              <w:rPr>
                <w:rFonts w:ascii="Calibri" w:hAnsi="Calibri"/>
                <w:color w:val="auto"/>
                <w:sz w:val="22"/>
                <w:szCs w:val="22"/>
              </w:rPr>
            </w:pPr>
            <w:r w:rsidRPr="002A04AE">
              <w:rPr>
                <w:rFonts w:ascii="Calibri" w:hAnsi="Calibri"/>
                <w:color w:val="auto"/>
                <w:sz w:val="22"/>
                <w:szCs w:val="22"/>
              </w:rPr>
              <w:t>Please read:</w:t>
            </w:r>
          </w:p>
        </w:tc>
        <w:tc>
          <w:tcPr>
            <w:tcW w:w="8100" w:type="dxa"/>
            <w:vAlign w:val="bottom"/>
          </w:tcPr>
          <w:p w:rsidR="00CC3057" w:rsidRPr="002A04AE" w:rsidRDefault="002A04AE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Reading list</w:t>
            </w:r>
          </w:p>
        </w:tc>
      </w:tr>
      <w:tr w:rsidR="002A04AE" w:rsidRPr="002A04AE" w:rsidTr="002A04AE">
        <w:trPr>
          <w:trHeight w:val="504"/>
        </w:trPr>
        <w:tc>
          <w:tcPr>
            <w:tcW w:w="2700" w:type="dxa"/>
            <w:shd w:val="clear" w:color="auto" w:fill="EDEDED" w:themeFill="accent3" w:themeFillTint="33"/>
            <w:vAlign w:val="bottom"/>
          </w:tcPr>
          <w:p w:rsidR="00CC3057" w:rsidRPr="002A04AE" w:rsidRDefault="002A04AE">
            <w:pPr>
              <w:pStyle w:val="Heading3"/>
              <w:rPr>
                <w:rFonts w:ascii="Calibri" w:hAnsi="Calibri"/>
                <w:color w:val="auto"/>
                <w:sz w:val="22"/>
                <w:szCs w:val="22"/>
              </w:rPr>
            </w:pPr>
            <w:r w:rsidRPr="002A04AE">
              <w:rPr>
                <w:rFonts w:ascii="Calibri" w:hAnsi="Calibri"/>
                <w:color w:val="auto"/>
                <w:sz w:val="22"/>
                <w:szCs w:val="22"/>
              </w:rPr>
              <w:t>Please bring:</w:t>
            </w:r>
          </w:p>
        </w:tc>
        <w:tc>
          <w:tcPr>
            <w:tcW w:w="8100" w:type="dxa"/>
            <w:vAlign w:val="bottom"/>
          </w:tcPr>
          <w:p w:rsidR="00CC3057" w:rsidRPr="002A04AE" w:rsidRDefault="002A04AE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Supplies list</w:t>
            </w:r>
          </w:p>
        </w:tc>
      </w:tr>
    </w:tbl>
    <w:p w:rsidR="002A04AE" w:rsidRDefault="002A04AE">
      <w:pPr>
        <w:rPr>
          <w:rFonts w:ascii="Calibri" w:hAnsi="Calibri"/>
          <w:b/>
          <w:bCs/>
          <w:sz w:val="32"/>
          <w:szCs w:val="32"/>
        </w:rPr>
      </w:pPr>
    </w:p>
    <w:p w:rsidR="00CC3057" w:rsidRPr="002A04AE" w:rsidRDefault="002A04AE" w:rsidP="00670E58">
      <w:pPr>
        <w:shd w:val="clear" w:color="auto" w:fill="EDEDED" w:themeFill="accent3" w:themeFillTint="33"/>
        <w:rPr>
          <w:rFonts w:ascii="Calibri" w:hAnsi="Calibri"/>
          <w:sz w:val="32"/>
          <w:szCs w:val="32"/>
        </w:rPr>
      </w:pPr>
      <w:r w:rsidRPr="002A04AE">
        <w:rPr>
          <w:rFonts w:ascii="Calibri" w:hAnsi="Calibri"/>
          <w:b/>
          <w:bCs/>
          <w:sz w:val="32"/>
          <w:szCs w:val="32"/>
        </w:rPr>
        <w:t>Meeting Agenda:</w:t>
      </w:r>
    </w:p>
    <w:tbl>
      <w:tblPr>
        <w:tblW w:w="5000" w:type="pct"/>
        <w:tblBorders>
          <w:top w:val="single" w:sz="12" w:space="0" w:color="D5DCE4" w:themeColor="text2" w:themeTint="33"/>
          <w:left w:val="single" w:sz="12" w:space="0" w:color="D5DCE4" w:themeColor="text2" w:themeTint="33"/>
          <w:bottom w:val="single" w:sz="12" w:space="0" w:color="D5DCE4" w:themeColor="text2" w:themeTint="33"/>
          <w:right w:val="single" w:sz="12" w:space="0" w:color="D5DCE4" w:themeColor="text2" w:themeTint="33"/>
          <w:insideH w:val="single" w:sz="12" w:space="0" w:color="D5DCE4" w:themeColor="text2" w:themeTint="33"/>
          <w:insideV w:val="single" w:sz="12" w:space="0" w:color="D5DCE4" w:themeColor="text2" w:themeTint="33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Activity table"/>
      </w:tblPr>
      <w:tblGrid>
        <w:gridCol w:w="2782"/>
        <w:gridCol w:w="5654"/>
        <w:gridCol w:w="2334"/>
      </w:tblGrid>
      <w:tr w:rsidR="002A04AE" w:rsidRPr="002A04AE" w:rsidTr="002A04AE">
        <w:trPr>
          <w:trHeight w:val="504"/>
        </w:trPr>
        <w:tc>
          <w:tcPr>
            <w:tcW w:w="2782" w:type="dxa"/>
            <w:shd w:val="clear" w:color="auto" w:fill="EDEDED" w:themeFill="accent3" w:themeFillTint="33"/>
          </w:tcPr>
          <w:p w:rsidR="00CC3057" w:rsidRDefault="002A04AE" w:rsidP="002A04AE">
            <w:pPr>
              <w:pStyle w:val="Heading3"/>
              <w:jc w:val="center"/>
              <w:rPr>
                <w:rFonts w:ascii="Calibri" w:hAnsi="Calibri"/>
                <w:color w:val="auto"/>
                <w:sz w:val="22"/>
                <w:szCs w:val="22"/>
              </w:rPr>
            </w:pPr>
            <w:r>
              <w:rPr>
                <w:rFonts w:ascii="Calibri" w:hAnsi="Calibri"/>
                <w:color w:val="auto"/>
                <w:sz w:val="22"/>
                <w:szCs w:val="22"/>
              </w:rPr>
              <w:t>Time</w:t>
            </w:r>
          </w:p>
          <w:p w:rsidR="002A04AE" w:rsidRPr="002A04AE" w:rsidRDefault="002A04AE" w:rsidP="002A04AE">
            <w:r>
              <w:tab/>
            </w:r>
          </w:p>
        </w:tc>
        <w:tc>
          <w:tcPr>
            <w:tcW w:w="5654" w:type="dxa"/>
          </w:tcPr>
          <w:p w:rsidR="00CC3057" w:rsidRPr="002A04AE" w:rsidRDefault="002A04AE" w:rsidP="002A04AE">
            <w:pPr>
              <w:pStyle w:val="Heading3"/>
              <w:jc w:val="center"/>
              <w:rPr>
                <w:rFonts w:ascii="Calibri" w:hAnsi="Calibri"/>
                <w:color w:val="auto"/>
                <w:sz w:val="22"/>
                <w:szCs w:val="22"/>
              </w:rPr>
            </w:pPr>
            <w:r>
              <w:rPr>
                <w:rStyle w:val="Heading3Char"/>
                <w:rFonts w:ascii="Calibri" w:hAnsi="Calibri"/>
                <w:b/>
                <w:bCs/>
                <w:color w:val="auto"/>
                <w:sz w:val="22"/>
                <w:szCs w:val="22"/>
              </w:rPr>
              <w:t>Activity</w:t>
            </w:r>
          </w:p>
          <w:p w:rsidR="00CC3057" w:rsidRPr="002A04AE" w:rsidRDefault="00CC3057" w:rsidP="002A04AE">
            <w:pPr>
              <w:rPr>
                <w:rFonts w:ascii="Calibri" w:hAnsi="Calibri"/>
              </w:rPr>
            </w:pPr>
          </w:p>
          <w:p w:rsidR="00CC3057" w:rsidRPr="002A04AE" w:rsidRDefault="002A04AE" w:rsidP="002A04AE">
            <w:pPr>
              <w:rPr>
                <w:rFonts w:ascii="Calibri" w:hAnsi="Calibri"/>
              </w:rPr>
            </w:pPr>
            <w:r w:rsidRPr="002A04AE">
              <w:rPr>
                <w:rFonts w:ascii="Calibri" w:hAnsi="Calibri"/>
              </w:rPr>
              <w:t xml:space="preserve">  </w:t>
            </w:r>
          </w:p>
          <w:p w:rsidR="00CC3057" w:rsidRDefault="002A04AE" w:rsidP="002A04AE">
            <w:pPr>
              <w:rPr>
                <w:rFonts w:ascii="Calibri" w:hAnsi="Calibri"/>
              </w:rPr>
            </w:pPr>
            <w:r w:rsidRPr="002A04AE">
              <w:rPr>
                <w:rFonts w:ascii="Calibri" w:hAnsi="Calibri"/>
              </w:rPr>
              <w:t xml:space="preserve"> </w:t>
            </w:r>
          </w:p>
          <w:p w:rsidR="002A04AE" w:rsidRPr="002A04AE" w:rsidRDefault="002A04AE" w:rsidP="002A04AE">
            <w:pPr>
              <w:rPr>
                <w:rFonts w:ascii="Calibri" w:hAnsi="Calibri"/>
              </w:rPr>
            </w:pPr>
          </w:p>
        </w:tc>
        <w:tc>
          <w:tcPr>
            <w:tcW w:w="2334" w:type="dxa"/>
          </w:tcPr>
          <w:p w:rsidR="00CC3057" w:rsidRPr="002A04AE" w:rsidRDefault="002A04AE" w:rsidP="002A04AE">
            <w:pPr>
              <w:pStyle w:val="Heading3"/>
              <w:jc w:val="center"/>
              <w:rPr>
                <w:rFonts w:ascii="Calibri" w:hAnsi="Calibri"/>
                <w:color w:val="auto"/>
                <w:sz w:val="22"/>
                <w:szCs w:val="22"/>
              </w:rPr>
            </w:pPr>
            <w:r>
              <w:rPr>
                <w:rStyle w:val="Heading3Char"/>
                <w:rFonts w:ascii="Calibri" w:hAnsi="Calibri"/>
                <w:b/>
                <w:bCs/>
                <w:color w:val="auto"/>
                <w:sz w:val="22"/>
                <w:szCs w:val="22"/>
              </w:rPr>
              <w:t>Location</w:t>
            </w:r>
          </w:p>
        </w:tc>
      </w:tr>
      <w:tr w:rsidR="002A04AE" w:rsidRPr="002A04AE" w:rsidTr="002A04AE">
        <w:trPr>
          <w:trHeight w:val="504"/>
        </w:trPr>
        <w:tc>
          <w:tcPr>
            <w:tcW w:w="2782" w:type="dxa"/>
            <w:shd w:val="clear" w:color="auto" w:fill="EDEDED" w:themeFill="accent3" w:themeFillTint="33"/>
          </w:tcPr>
          <w:p w:rsidR="00CC3057" w:rsidRDefault="002A04AE" w:rsidP="002A04AE">
            <w:pPr>
              <w:pStyle w:val="Heading3"/>
              <w:jc w:val="center"/>
              <w:rPr>
                <w:rFonts w:ascii="Calibri" w:hAnsi="Calibri"/>
                <w:color w:val="auto"/>
                <w:sz w:val="22"/>
                <w:szCs w:val="22"/>
              </w:rPr>
            </w:pPr>
            <w:r>
              <w:rPr>
                <w:rFonts w:ascii="Calibri" w:hAnsi="Calibri"/>
                <w:color w:val="auto"/>
                <w:sz w:val="22"/>
                <w:szCs w:val="22"/>
              </w:rPr>
              <w:t>Time</w:t>
            </w:r>
          </w:p>
          <w:p w:rsidR="002A04AE" w:rsidRPr="002A04AE" w:rsidRDefault="002A04AE" w:rsidP="002A04AE"/>
        </w:tc>
        <w:tc>
          <w:tcPr>
            <w:tcW w:w="5654" w:type="dxa"/>
          </w:tcPr>
          <w:p w:rsidR="00CC3057" w:rsidRPr="002A04AE" w:rsidRDefault="002A04AE" w:rsidP="002A04AE">
            <w:pPr>
              <w:pStyle w:val="Heading3"/>
              <w:jc w:val="center"/>
              <w:rPr>
                <w:rFonts w:ascii="Calibri" w:hAnsi="Calibri"/>
                <w:color w:val="auto"/>
                <w:sz w:val="22"/>
                <w:szCs w:val="22"/>
              </w:rPr>
            </w:pPr>
            <w:r>
              <w:rPr>
                <w:rStyle w:val="Heading3Char"/>
                <w:rFonts w:ascii="Calibri" w:hAnsi="Calibri"/>
                <w:b/>
                <w:bCs/>
                <w:color w:val="auto"/>
                <w:sz w:val="22"/>
                <w:szCs w:val="22"/>
              </w:rPr>
              <w:t>Activity</w:t>
            </w:r>
          </w:p>
          <w:p w:rsidR="00CC3057" w:rsidRPr="002A04AE" w:rsidRDefault="00CC3057" w:rsidP="002A04AE">
            <w:pPr>
              <w:rPr>
                <w:rFonts w:ascii="Calibri" w:hAnsi="Calibri"/>
              </w:rPr>
            </w:pPr>
          </w:p>
          <w:p w:rsidR="002A04AE" w:rsidRPr="002A04AE" w:rsidRDefault="002A04AE" w:rsidP="002A04AE">
            <w:pPr>
              <w:rPr>
                <w:rFonts w:ascii="Calibri" w:hAnsi="Calibri"/>
              </w:rPr>
            </w:pPr>
          </w:p>
          <w:p w:rsidR="00CC3057" w:rsidRDefault="002A04AE" w:rsidP="002A04AE">
            <w:pPr>
              <w:rPr>
                <w:rFonts w:ascii="Calibri" w:hAnsi="Calibri"/>
              </w:rPr>
            </w:pPr>
            <w:r w:rsidRPr="002A04AE">
              <w:rPr>
                <w:rFonts w:ascii="Calibri" w:hAnsi="Calibri"/>
              </w:rPr>
              <w:t xml:space="preserve"> </w:t>
            </w:r>
          </w:p>
          <w:p w:rsidR="002A04AE" w:rsidRPr="002A04AE" w:rsidRDefault="002A04AE" w:rsidP="002A04AE">
            <w:pPr>
              <w:rPr>
                <w:rFonts w:ascii="Calibri" w:hAnsi="Calibri"/>
              </w:rPr>
            </w:pPr>
          </w:p>
        </w:tc>
        <w:tc>
          <w:tcPr>
            <w:tcW w:w="2334" w:type="dxa"/>
          </w:tcPr>
          <w:p w:rsidR="00CC3057" w:rsidRPr="002A04AE" w:rsidRDefault="002A04AE" w:rsidP="002A04AE">
            <w:pPr>
              <w:pStyle w:val="Heading3"/>
              <w:jc w:val="center"/>
              <w:rPr>
                <w:rFonts w:ascii="Calibri" w:hAnsi="Calibri"/>
                <w:color w:val="auto"/>
                <w:sz w:val="22"/>
                <w:szCs w:val="22"/>
              </w:rPr>
            </w:pPr>
            <w:r>
              <w:rPr>
                <w:rStyle w:val="Heading3Char"/>
                <w:rFonts w:ascii="Calibri" w:hAnsi="Calibri"/>
                <w:b/>
                <w:bCs/>
                <w:color w:val="auto"/>
                <w:sz w:val="22"/>
                <w:szCs w:val="22"/>
              </w:rPr>
              <w:t>Location</w:t>
            </w:r>
          </w:p>
        </w:tc>
      </w:tr>
      <w:tr w:rsidR="002A04AE" w:rsidRPr="002A04AE" w:rsidTr="002A04AE">
        <w:trPr>
          <w:trHeight w:val="504"/>
        </w:trPr>
        <w:tc>
          <w:tcPr>
            <w:tcW w:w="2782" w:type="dxa"/>
            <w:shd w:val="clear" w:color="auto" w:fill="EDEDED" w:themeFill="accent3" w:themeFillTint="33"/>
          </w:tcPr>
          <w:p w:rsidR="00CC3057" w:rsidRDefault="002A04AE" w:rsidP="002A04AE">
            <w:pPr>
              <w:pStyle w:val="Heading3"/>
              <w:jc w:val="center"/>
              <w:rPr>
                <w:rFonts w:ascii="Calibri" w:hAnsi="Calibri"/>
                <w:color w:val="auto"/>
                <w:sz w:val="22"/>
                <w:szCs w:val="22"/>
              </w:rPr>
            </w:pPr>
            <w:r>
              <w:rPr>
                <w:rFonts w:ascii="Calibri" w:hAnsi="Calibri"/>
                <w:color w:val="auto"/>
                <w:sz w:val="22"/>
                <w:szCs w:val="22"/>
              </w:rPr>
              <w:t>Time</w:t>
            </w:r>
          </w:p>
          <w:p w:rsidR="002A04AE" w:rsidRPr="002A04AE" w:rsidRDefault="002A04AE" w:rsidP="002A04AE"/>
        </w:tc>
        <w:tc>
          <w:tcPr>
            <w:tcW w:w="5654" w:type="dxa"/>
          </w:tcPr>
          <w:p w:rsidR="00CC3057" w:rsidRPr="002A04AE" w:rsidRDefault="002A04AE" w:rsidP="002A04AE">
            <w:pPr>
              <w:pStyle w:val="Heading3"/>
              <w:jc w:val="center"/>
              <w:rPr>
                <w:rFonts w:ascii="Calibri" w:hAnsi="Calibri"/>
                <w:color w:val="auto"/>
                <w:sz w:val="22"/>
                <w:szCs w:val="22"/>
              </w:rPr>
            </w:pPr>
            <w:r>
              <w:rPr>
                <w:rStyle w:val="Heading3Char"/>
                <w:rFonts w:ascii="Calibri" w:hAnsi="Calibri"/>
                <w:b/>
                <w:bCs/>
                <w:color w:val="auto"/>
                <w:sz w:val="22"/>
                <w:szCs w:val="22"/>
              </w:rPr>
              <w:t>Activity</w:t>
            </w:r>
          </w:p>
          <w:p w:rsidR="00CC3057" w:rsidRPr="002A04AE" w:rsidRDefault="002A04AE" w:rsidP="002A04AE">
            <w:pPr>
              <w:rPr>
                <w:rFonts w:ascii="Calibri" w:hAnsi="Calibri"/>
              </w:rPr>
            </w:pPr>
            <w:r w:rsidRPr="002A04AE">
              <w:rPr>
                <w:rFonts w:ascii="Calibri" w:hAnsi="Calibri"/>
              </w:rPr>
              <w:t xml:space="preserve"> </w:t>
            </w:r>
          </w:p>
          <w:p w:rsidR="00CC3057" w:rsidRPr="002A04AE" w:rsidRDefault="002A04AE" w:rsidP="002A04AE">
            <w:pPr>
              <w:rPr>
                <w:rFonts w:ascii="Calibri" w:hAnsi="Calibri"/>
              </w:rPr>
            </w:pPr>
            <w:r w:rsidRPr="002A04AE">
              <w:rPr>
                <w:rFonts w:ascii="Calibri" w:hAnsi="Calibri"/>
              </w:rPr>
              <w:t xml:space="preserve">  </w:t>
            </w:r>
          </w:p>
          <w:p w:rsidR="00CC3057" w:rsidRDefault="002A04AE" w:rsidP="002A04AE">
            <w:pPr>
              <w:rPr>
                <w:rFonts w:ascii="Calibri" w:hAnsi="Calibri"/>
              </w:rPr>
            </w:pPr>
            <w:r w:rsidRPr="002A04AE">
              <w:rPr>
                <w:rFonts w:ascii="Calibri" w:hAnsi="Calibri"/>
              </w:rPr>
              <w:t xml:space="preserve"> </w:t>
            </w:r>
          </w:p>
          <w:p w:rsidR="002A04AE" w:rsidRPr="002A04AE" w:rsidRDefault="002A04AE" w:rsidP="002A04AE">
            <w:pPr>
              <w:rPr>
                <w:rFonts w:ascii="Calibri" w:hAnsi="Calibri"/>
              </w:rPr>
            </w:pPr>
          </w:p>
        </w:tc>
        <w:tc>
          <w:tcPr>
            <w:tcW w:w="2334" w:type="dxa"/>
          </w:tcPr>
          <w:p w:rsidR="00CC3057" w:rsidRPr="002A04AE" w:rsidRDefault="002A04AE" w:rsidP="002A04AE">
            <w:pPr>
              <w:pStyle w:val="Heading3"/>
              <w:jc w:val="center"/>
              <w:rPr>
                <w:rFonts w:ascii="Calibri" w:hAnsi="Calibri"/>
                <w:color w:val="auto"/>
                <w:sz w:val="22"/>
                <w:szCs w:val="22"/>
              </w:rPr>
            </w:pPr>
            <w:r>
              <w:rPr>
                <w:rStyle w:val="Heading3Char"/>
                <w:rFonts w:ascii="Calibri" w:hAnsi="Calibri"/>
                <w:b/>
                <w:bCs/>
                <w:color w:val="auto"/>
                <w:sz w:val="22"/>
                <w:szCs w:val="22"/>
              </w:rPr>
              <w:t>Location</w:t>
            </w:r>
          </w:p>
        </w:tc>
      </w:tr>
      <w:tr w:rsidR="002A04AE" w:rsidRPr="002A04AE" w:rsidTr="002A04AE">
        <w:trPr>
          <w:trHeight w:val="1602"/>
        </w:trPr>
        <w:tc>
          <w:tcPr>
            <w:tcW w:w="2782" w:type="dxa"/>
            <w:shd w:val="clear" w:color="auto" w:fill="EDEDED" w:themeFill="accent3" w:themeFillTint="33"/>
          </w:tcPr>
          <w:p w:rsidR="00CC3057" w:rsidRDefault="002A04AE" w:rsidP="002A04AE">
            <w:pPr>
              <w:pStyle w:val="Heading3"/>
              <w:jc w:val="center"/>
              <w:rPr>
                <w:rFonts w:ascii="Calibri" w:hAnsi="Calibri"/>
                <w:color w:val="auto"/>
                <w:sz w:val="22"/>
                <w:szCs w:val="22"/>
              </w:rPr>
            </w:pPr>
            <w:r>
              <w:rPr>
                <w:rFonts w:ascii="Calibri" w:hAnsi="Calibri"/>
                <w:color w:val="auto"/>
                <w:sz w:val="22"/>
                <w:szCs w:val="22"/>
              </w:rPr>
              <w:t>Time</w:t>
            </w:r>
          </w:p>
          <w:p w:rsidR="002A04AE" w:rsidRPr="002A04AE" w:rsidRDefault="002A04AE" w:rsidP="002A04AE"/>
        </w:tc>
        <w:tc>
          <w:tcPr>
            <w:tcW w:w="5654" w:type="dxa"/>
          </w:tcPr>
          <w:p w:rsidR="00CC3057" w:rsidRPr="002A04AE" w:rsidRDefault="002A04AE" w:rsidP="002A04AE">
            <w:pPr>
              <w:pStyle w:val="Heading3"/>
              <w:jc w:val="center"/>
              <w:rPr>
                <w:rFonts w:ascii="Calibri" w:hAnsi="Calibri"/>
                <w:color w:val="auto"/>
                <w:sz w:val="22"/>
                <w:szCs w:val="22"/>
              </w:rPr>
            </w:pPr>
            <w:r>
              <w:rPr>
                <w:rStyle w:val="Heading3Char"/>
                <w:rFonts w:ascii="Calibri" w:hAnsi="Calibri"/>
                <w:b/>
                <w:bCs/>
                <w:color w:val="auto"/>
                <w:sz w:val="22"/>
                <w:szCs w:val="22"/>
              </w:rPr>
              <w:t>Activity</w:t>
            </w:r>
          </w:p>
          <w:p w:rsidR="00CC3057" w:rsidRPr="002A04AE" w:rsidRDefault="00CC3057" w:rsidP="002A04AE">
            <w:pPr>
              <w:rPr>
                <w:rFonts w:ascii="Calibri" w:hAnsi="Calibri"/>
              </w:rPr>
            </w:pPr>
          </w:p>
          <w:p w:rsidR="00CC3057" w:rsidRPr="002A04AE" w:rsidRDefault="00CC3057" w:rsidP="002A04AE">
            <w:pPr>
              <w:rPr>
                <w:rFonts w:ascii="Calibri" w:hAnsi="Calibri"/>
              </w:rPr>
            </w:pPr>
          </w:p>
          <w:p w:rsidR="00CC3057" w:rsidRDefault="00CC3057" w:rsidP="002A04AE">
            <w:pPr>
              <w:rPr>
                <w:rFonts w:ascii="Calibri" w:hAnsi="Calibri"/>
              </w:rPr>
            </w:pPr>
          </w:p>
          <w:p w:rsidR="002A04AE" w:rsidRDefault="002A04AE" w:rsidP="002A04AE">
            <w:pPr>
              <w:rPr>
                <w:rFonts w:ascii="Calibri" w:hAnsi="Calibri"/>
              </w:rPr>
            </w:pPr>
          </w:p>
          <w:p w:rsidR="002A04AE" w:rsidRDefault="002A04AE" w:rsidP="002A04AE">
            <w:pPr>
              <w:rPr>
                <w:rFonts w:ascii="Calibri" w:hAnsi="Calibri"/>
              </w:rPr>
            </w:pPr>
          </w:p>
          <w:p w:rsidR="002A04AE" w:rsidRPr="002A04AE" w:rsidRDefault="002A04AE" w:rsidP="002A04AE">
            <w:pPr>
              <w:rPr>
                <w:rFonts w:ascii="Calibri" w:hAnsi="Calibri"/>
              </w:rPr>
            </w:pPr>
          </w:p>
        </w:tc>
        <w:tc>
          <w:tcPr>
            <w:tcW w:w="2334" w:type="dxa"/>
          </w:tcPr>
          <w:p w:rsidR="00CC3057" w:rsidRPr="002A04AE" w:rsidRDefault="002A04AE" w:rsidP="002A04AE">
            <w:pPr>
              <w:pStyle w:val="Heading3"/>
              <w:jc w:val="center"/>
              <w:rPr>
                <w:rFonts w:ascii="Calibri" w:hAnsi="Calibri"/>
                <w:color w:val="auto"/>
                <w:sz w:val="22"/>
                <w:szCs w:val="22"/>
              </w:rPr>
            </w:pPr>
            <w:r>
              <w:rPr>
                <w:rStyle w:val="Heading3Char"/>
                <w:rFonts w:ascii="Calibri" w:hAnsi="Calibri"/>
                <w:b/>
                <w:bCs/>
                <w:color w:val="auto"/>
                <w:sz w:val="22"/>
                <w:szCs w:val="22"/>
              </w:rPr>
              <w:t>Location</w:t>
            </w:r>
          </w:p>
        </w:tc>
      </w:tr>
    </w:tbl>
    <w:p w:rsidR="002A04AE" w:rsidRDefault="002A04AE" w:rsidP="002A04AE">
      <w:pPr>
        <w:rPr>
          <w:rFonts w:ascii="Calibri" w:eastAsiaTheme="majorEastAsia" w:hAnsi="Calibri" w:cstheme="majorBidi"/>
          <w:b/>
          <w:bCs/>
          <w:sz w:val="32"/>
          <w:szCs w:val="32"/>
        </w:rPr>
      </w:pPr>
    </w:p>
    <w:p w:rsidR="002A04AE" w:rsidRDefault="002A04AE" w:rsidP="00670E58">
      <w:pPr>
        <w:shd w:val="clear" w:color="auto" w:fill="EDEDED" w:themeFill="accent3" w:themeFillTint="33"/>
        <w:rPr>
          <w:rFonts w:ascii="Calibri" w:eastAsiaTheme="majorEastAsia" w:hAnsi="Calibri" w:cstheme="majorBidi"/>
          <w:b/>
          <w:bCs/>
          <w:sz w:val="32"/>
          <w:szCs w:val="32"/>
        </w:rPr>
      </w:pPr>
      <w:r w:rsidRPr="002A04AE">
        <w:rPr>
          <w:rFonts w:ascii="Calibri" w:eastAsiaTheme="majorEastAsia" w:hAnsi="Calibri" w:cstheme="majorBidi"/>
          <w:b/>
          <w:bCs/>
          <w:sz w:val="32"/>
          <w:szCs w:val="32"/>
        </w:rPr>
        <w:t>Additional Instructions:</w:t>
      </w:r>
    </w:p>
    <w:p w:rsidR="00CC3057" w:rsidRPr="002A04AE" w:rsidRDefault="002A04AE" w:rsidP="002A04AE">
      <w:pPr>
        <w:rPr>
          <w:rFonts w:ascii="Calibri" w:hAnsi="Calibri"/>
        </w:rPr>
      </w:pPr>
      <w:r w:rsidRPr="002A04AE">
        <w:rPr>
          <w:rFonts w:ascii="Calibri" w:hAnsi="Calibri"/>
        </w:rPr>
        <w:t>Additional instruc</w:t>
      </w:r>
      <w:r>
        <w:rPr>
          <w:rFonts w:ascii="Calibri" w:hAnsi="Calibri"/>
        </w:rPr>
        <w:t>tions, comments, or directions.</w:t>
      </w:r>
      <w:bookmarkStart w:id="0" w:name="_GoBack"/>
      <w:bookmarkEnd w:id="0"/>
    </w:p>
    <w:sectPr w:rsidR="00CC3057" w:rsidRPr="002A04AE" w:rsidSect="002A04A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720" w:right="720" w:bottom="720" w:left="720" w:header="720" w:footer="720" w:gutter="0"/>
      <w:pgBorders w:offsetFrom="page">
        <w:top w:val="single" w:sz="24" w:space="24" w:color="DEEAF6" w:themeColor="accent1" w:themeTint="33"/>
        <w:left w:val="single" w:sz="24" w:space="24" w:color="DEEAF6" w:themeColor="accent1" w:themeTint="33"/>
        <w:bottom w:val="single" w:sz="24" w:space="24" w:color="DEEAF6" w:themeColor="accent1" w:themeTint="33"/>
        <w:right w:val="single" w:sz="24" w:space="24" w:color="DEEAF6" w:themeColor="accent1" w:themeTint="33"/>
      </w:pgBorders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A04AE" w:rsidRDefault="002A04AE">
      <w:pPr>
        <w:spacing w:after="0"/>
      </w:pPr>
      <w:r>
        <w:separator/>
      </w:r>
    </w:p>
  </w:endnote>
  <w:endnote w:type="continuationSeparator" w:id="0">
    <w:p w:rsidR="002A04AE" w:rsidRDefault="002A04A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72A4" w:rsidRDefault="00D172A4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3057" w:rsidRDefault="002A04AE">
    <w:pPr>
      <w:pStyle w:val="Footer"/>
    </w:pPr>
    <w:r>
      <w:t xml:space="preserve">Page |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72A4" w:rsidRDefault="00D172A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A04AE" w:rsidRDefault="002A04AE">
      <w:pPr>
        <w:spacing w:after="0"/>
      </w:pPr>
      <w:r>
        <w:separator/>
      </w:r>
    </w:p>
  </w:footnote>
  <w:footnote w:type="continuationSeparator" w:id="0">
    <w:p w:rsidR="002A04AE" w:rsidRDefault="002A04A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72A4" w:rsidRDefault="00670E58">
    <w:pPr>
      <w:pStyle w:val="Header"/>
    </w:pPr>
    <w:r>
      <w:rPr>
        <w:noProof/>
        <w:lang w:eastAsia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770900" o:spid="_x0000_s6155" type="#_x0000_t75" style="position:absolute;margin-left:0;margin-top:0;width:6712.85pt;height:4500pt;z-index:-251657216;mso-position-horizontal:center;mso-position-horizontal-relative:margin;mso-position-vertical:center;mso-position-vertical-relative:margin" o:allowincell="f">
          <v:imagedata r:id="rId1" o:title="brushedmetal1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72A4" w:rsidRDefault="00670E58">
    <w:pPr>
      <w:pStyle w:val="Header"/>
    </w:pPr>
    <w:r>
      <w:rPr>
        <w:noProof/>
        <w:lang w:eastAsia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770901" o:spid="_x0000_s6156" type="#_x0000_t75" style="position:absolute;margin-left:0;margin-top:0;width:6712.85pt;height:4500pt;z-index:-251656192;mso-position-horizontal:center;mso-position-horizontal-relative:margin;mso-position-vertical:center;mso-position-vertical-relative:margin" o:allowincell="f">
          <v:imagedata r:id="rId1" o:title="brushedmetal10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72A4" w:rsidRDefault="00670E58">
    <w:pPr>
      <w:pStyle w:val="Header"/>
    </w:pPr>
    <w:r>
      <w:rPr>
        <w:noProof/>
        <w:lang w:eastAsia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770899" o:spid="_x0000_s6154" type="#_x0000_t75" style="position:absolute;margin-left:0;margin-top:0;width:6712.85pt;height:4500pt;z-index:-251658240;mso-position-horizontal:center;mso-position-horizontal-relative:margin;mso-position-vertical:center;mso-position-vertical-relative:margin" wrapcoords="-30 0 -30 21555 21600 21555 21600 0 -30 0" o:allowincell="f">
          <v:imagedata r:id="rId1" o:title="brushedmetal1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7EC6A62"/>
    <w:multiLevelType w:val="hybridMultilevel"/>
    <w:tmpl w:val="C22CCA72"/>
    <w:lvl w:ilvl="0" w:tplc="015447E2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  <w:color w:val="5B9BD5" w:themeColor="accent1"/>
      </w:rPr>
    </w:lvl>
    <w:lvl w:ilvl="1" w:tplc="04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" w15:restartNumberingAfterBreak="0">
    <w:nsid w:val="7A625E4F"/>
    <w:multiLevelType w:val="hybridMultilevel"/>
    <w:tmpl w:val="AEDE0E3E"/>
    <w:lvl w:ilvl="0" w:tplc="0409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 w:grammar="clean"/>
  <w:attachedTemplate r:id="rId1"/>
  <w:defaultTabStop w:val="720"/>
  <w:characterSpacingControl w:val="doNotCompress"/>
  <w:hdrShapeDefaults>
    <o:shapedefaults v:ext="edit" spidmax="6157"/>
    <o:shapelayout v:ext="edit">
      <o:idmap v:ext="edit" data="6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04AE"/>
    <w:rsid w:val="002A04AE"/>
    <w:rsid w:val="00670E58"/>
    <w:rsid w:val="00CC3057"/>
    <w:rsid w:val="00D172A4"/>
    <w:rsid w:val="00DB2B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57"/>
    <o:shapelayout v:ext="edit">
      <o:idmap v:ext="edit" data="1"/>
    </o:shapelayout>
  </w:shapeDefaults>
  <w:decimalSymbol w:val="."/>
  <w:listSeparator w:val=",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unhideWhenUs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36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before="40" w:after="40" w:line="240" w:lineRule="auto"/>
    </w:pPr>
  </w:style>
  <w:style w:type="paragraph" w:styleId="Heading1">
    <w:name w:val="heading 1"/>
    <w:basedOn w:val="Normal"/>
    <w:next w:val="Normal"/>
    <w:link w:val="Heading1Char"/>
    <w:uiPriority w:val="1"/>
    <w:qFormat/>
    <w:pPr>
      <w:keepNext/>
      <w:keepLines/>
      <w:spacing w:after="360"/>
      <w:jc w:val="right"/>
      <w:outlineLvl w:val="0"/>
    </w:pPr>
    <w:rPr>
      <w:rFonts w:asciiTheme="majorHAnsi" w:eastAsiaTheme="majorEastAsia" w:hAnsiTheme="majorHAnsi" w:cstheme="majorBidi"/>
      <w:b/>
      <w:bCs/>
      <w:caps/>
      <w:color w:val="2E74B5" w:themeColor="accent1" w:themeShade="BF"/>
      <w:spacing w:val="40"/>
      <w:sz w:val="60"/>
      <w:szCs w:val="60"/>
    </w:rPr>
  </w:style>
  <w:style w:type="paragraph" w:styleId="Heading2">
    <w:name w:val="heading 2"/>
    <w:basedOn w:val="Normal"/>
    <w:next w:val="Normal"/>
    <w:link w:val="Heading2Char"/>
    <w:uiPriority w:val="1"/>
    <w:qFormat/>
    <w:pPr>
      <w:keepNext/>
      <w:keepLines/>
      <w:spacing w:before="120"/>
      <w:outlineLvl w:val="1"/>
    </w:pPr>
    <w:rPr>
      <w:rFonts w:asciiTheme="majorHAnsi" w:eastAsiaTheme="majorEastAsia" w:hAnsiTheme="majorHAnsi" w:cstheme="majorBidi"/>
      <w:b/>
      <w:bCs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1"/>
    <w:qFormat/>
    <w:pPr>
      <w:keepNext/>
      <w:keepLines/>
      <w:spacing w:before="120"/>
      <w:outlineLvl w:val="2"/>
    </w:pPr>
    <w:rPr>
      <w:rFonts w:asciiTheme="majorHAnsi" w:eastAsiaTheme="majorEastAsia" w:hAnsiTheme="majorHAnsi" w:cstheme="majorBidi"/>
      <w:b/>
      <w:bCs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Pr>
      <w:rFonts w:asciiTheme="majorHAnsi" w:eastAsiaTheme="majorEastAsia" w:hAnsiTheme="majorHAnsi" w:cstheme="majorBidi"/>
      <w:b/>
      <w:bCs/>
      <w:caps/>
      <w:color w:val="2E74B5" w:themeColor="accent1" w:themeShade="BF"/>
      <w:spacing w:val="40"/>
      <w:sz w:val="60"/>
      <w:szCs w:val="60"/>
    </w:rPr>
  </w:style>
  <w:style w:type="character" w:customStyle="1" w:styleId="Heading2Char">
    <w:name w:val="Heading 2 Char"/>
    <w:basedOn w:val="DefaultParagraphFont"/>
    <w:link w:val="Heading2"/>
    <w:uiPriority w:val="1"/>
    <w:rPr>
      <w:rFonts w:asciiTheme="majorHAnsi" w:eastAsiaTheme="majorEastAsia" w:hAnsiTheme="majorHAnsi" w:cstheme="majorBidi"/>
      <w:b/>
      <w:bCs/>
      <w:color w:val="2E74B5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1"/>
    <w:rPr>
      <w:rFonts w:asciiTheme="majorHAnsi" w:eastAsiaTheme="majorEastAsia" w:hAnsiTheme="majorHAnsi" w:cstheme="majorBidi"/>
      <w:b/>
      <w:bCs/>
      <w:color w:val="1F4D78" w:themeColor="accent1" w:themeShade="7F"/>
      <w:sz w:val="24"/>
      <w:szCs w:val="24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Footer">
    <w:name w:val="footer"/>
    <w:basedOn w:val="Normal"/>
    <w:link w:val="FooterChar"/>
    <w:uiPriority w:val="2"/>
    <w:pPr>
      <w:tabs>
        <w:tab w:val="center" w:pos="4680"/>
        <w:tab w:val="right" w:pos="9360"/>
      </w:tabs>
      <w:spacing w:after="0"/>
      <w:jc w:val="center"/>
    </w:pPr>
  </w:style>
  <w:style w:type="character" w:customStyle="1" w:styleId="FooterChar">
    <w:name w:val="Footer Char"/>
    <w:basedOn w:val="DefaultParagraphFont"/>
    <w:link w:val="Footer"/>
    <w:uiPriority w:val="2"/>
  </w:style>
  <w:style w:type="paragraph" w:styleId="BalloonText">
    <w:name w:val="Balloon Text"/>
    <w:basedOn w:val="Normal"/>
    <w:link w:val="BalloonTextChar"/>
    <w:uiPriority w:val="99"/>
    <w:semiHidden/>
    <w:unhideWhenUsed/>
    <w:rsid w:val="002A04AE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A04AE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D172A4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D172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ompaq\AppData\Roaming\Microsoft\Templates\All%20day%20meeting%20agenda%20(formal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94BA2A4C8D414499A59BEEA0BD752B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07285D-8D96-438F-8F67-2EFD5D08604A}"/>
      </w:docPartPr>
      <w:docPartBody>
        <w:p w:rsidR="009F020D" w:rsidRDefault="00AF09AE" w:rsidP="00AF09AE">
          <w:pPr>
            <w:pStyle w:val="94BA2A4C8D414499A59BEEA0BD752B38"/>
          </w:pPr>
          <w:r>
            <w:t>[Date]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09AE"/>
    <w:rsid w:val="009F020D"/>
    <w:rsid w:val="00AF09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51F5BF61C764C5A9B37A1AF2EC405E6">
    <w:name w:val="B51F5BF61C764C5A9B37A1AF2EC405E6"/>
  </w:style>
  <w:style w:type="paragraph" w:customStyle="1" w:styleId="E1F7444E3A284E9EBA0D4B153F324B42">
    <w:name w:val="E1F7444E3A284E9EBA0D4B153F324B42"/>
  </w:style>
  <w:style w:type="paragraph" w:customStyle="1" w:styleId="0D8B5301CB71400F9035B8E0F28DAC65">
    <w:name w:val="0D8B5301CB71400F9035B8E0F28DAC65"/>
  </w:style>
  <w:style w:type="paragraph" w:customStyle="1" w:styleId="E78257B297554ECD815DF1049FFBE719">
    <w:name w:val="E78257B297554ECD815DF1049FFBE719"/>
  </w:style>
  <w:style w:type="paragraph" w:customStyle="1" w:styleId="42B79302768A4E3092F0C9D16F4B6A9A">
    <w:name w:val="42B79302768A4E3092F0C9D16F4B6A9A"/>
  </w:style>
  <w:style w:type="paragraph" w:customStyle="1" w:styleId="FF4FE00B97AD49ADAFA7CA2FC2962717">
    <w:name w:val="FF4FE00B97AD49ADAFA7CA2FC2962717"/>
  </w:style>
  <w:style w:type="paragraph" w:customStyle="1" w:styleId="9B0CAAD0A9124755B092A50C410072C7">
    <w:name w:val="9B0CAAD0A9124755B092A50C410072C7"/>
  </w:style>
  <w:style w:type="paragraph" w:customStyle="1" w:styleId="01577841112D4A9EBC7D796730C4EA39">
    <w:name w:val="01577841112D4A9EBC7D796730C4EA39"/>
  </w:style>
  <w:style w:type="paragraph" w:customStyle="1" w:styleId="5F5A20F73690458F920AAFE9B0DC7238">
    <w:name w:val="5F5A20F73690458F920AAFE9B0DC7238"/>
  </w:style>
  <w:style w:type="paragraph" w:customStyle="1" w:styleId="C247FE07DD0F45C784CADB7F66209DEA">
    <w:name w:val="C247FE07DD0F45C784CADB7F66209DEA"/>
  </w:style>
  <w:style w:type="paragraph" w:customStyle="1" w:styleId="BA262BFF5A17420ABF99C05AB008ADE7">
    <w:name w:val="BA262BFF5A17420ABF99C05AB008ADE7"/>
  </w:style>
  <w:style w:type="paragraph" w:customStyle="1" w:styleId="629066C6659F4D9A8C0A5076F62650E2">
    <w:name w:val="629066C6659F4D9A8C0A5076F62650E2"/>
  </w:style>
  <w:style w:type="paragraph" w:customStyle="1" w:styleId="F05C533E18524F4BAE550BE2C740D25A">
    <w:name w:val="F05C533E18524F4BAE550BE2C740D25A"/>
  </w:style>
  <w:style w:type="paragraph" w:customStyle="1" w:styleId="833C0055146E4347A5F4BFB3E9F47C26">
    <w:name w:val="833C0055146E4347A5F4BFB3E9F47C26"/>
    <w:rsid w:val="00AF09AE"/>
  </w:style>
  <w:style w:type="paragraph" w:customStyle="1" w:styleId="72A13B67BCBD45DA9BD29E95938FE80B">
    <w:name w:val="72A13B67BCBD45DA9BD29E95938FE80B"/>
    <w:rsid w:val="00AF09AE"/>
  </w:style>
  <w:style w:type="paragraph" w:customStyle="1" w:styleId="55F84B0159B04191B69D382932BD19B3">
    <w:name w:val="55F84B0159B04191B69D382932BD19B3"/>
    <w:rsid w:val="00AF09AE"/>
  </w:style>
  <w:style w:type="paragraph" w:customStyle="1" w:styleId="E51172490EC84016AEB0C1689112446E">
    <w:name w:val="E51172490EC84016AEB0C1689112446E"/>
    <w:rsid w:val="00AF09AE"/>
  </w:style>
  <w:style w:type="paragraph" w:customStyle="1" w:styleId="EEE35AFC64934AE083EEF24AACF6701A">
    <w:name w:val="EEE35AFC64934AE083EEF24AACF6701A"/>
    <w:rsid w:val="00AF09AE"/>
  </w:style>
  <w:style w:type="paragraph" w:customStyle="1" w:styleId="D4591C3640044C389EB16DCD2A88B3F4">
    <w:name w:val="D4591C3640044C389EB16DCD2A88B3F4"/>
    <w:rsid w:val="00AF09AE"/>
  </w:style>
  <w:style w:type="paragraph" w:customStyle="1" w:styleId="D2E97A7E06664916B69C24526BF05549">
    <w:name w:val="D2E97A7E06664916B69C24526BF05549"/>
    <w:rsid w:val="00AF09AE"/>
  </w:style>
  <w:style w:type="paragraph" w:customStyle="1" w:styleId="B2B7392BCAC440D5AA69E2CB34640A30">
    <w:name w:val="B2B7392BCAC440D5AA69E2CB34640A30"/>
    <w:rsid w:val="00AF09AE"/>
  </w:style>
  <w:style w:type="paragraph" w:customStyle="1" w:styleId="028A67CC888A4F4FAFE63802D0F203C2">
    <w:name w:val="028A67CC888A4F4FAFE63802D0F203C2"/>
    <w:rsid w:val="00AF09AE"/>
  </w:style>
  <w:style w:type="paragraph" w:customStyle="1" w:styleId="5F64B42F426F42A387C12D04A942A84A">
    <w:name w:val="5F64B42F426F42A387C12D04A942A84A"/>
    <w:rsid w:val="00AF09AE"/>
  </w:style>
  <w:style w:type="paragraph" w:customStyle="1" w:styleId="EA482F49047B46628AD7D73047C816F9">
    <w:name w:val="EA482F49047B46628AD7D73047C816F9"/>
    <w:rsid w:val="00AF09AE"/>
  </w:style>
  <w:style w:type="paragraph" w:customStyle="1" w:styleId="B58376D77A2548F2817C755D9AC799D2">
    <w:name w:val="B58376D77A2548F2817C755D9AC799D2"/>
    <w:rsid w:val="00AF09AE"/>
  </w:style>
  <w:style w:type="paragraph" w:customStyle="1" w:styleId="5FBCA45E09834B3AB10A6E2D798E714A">
    <w:name w:val="5FBCA45E09834B3AB10A6E2D798E714A"/>
    <w:rsid w:val="00AF09AE"/>
  </w:style>
  <w:style w:type="paragraph" w:customStyle="1" w:styleId="6B0B4134C74046369C5FB1EF5C93B910">
    <w:name w:val="6B0B4134C74046369C5FB1EF5C93B910"/>
    <w:rsid w:val="00AF09AE"/>
  </w:style>
  <w:style w:type="paragraph" w:customStyle="1" w:styleId="1C0C54C134764D0F98003DA487952693">
    <w:name w:val="1C0C54C134764D0F98003DA487952693"/>
    <w:rsid w:val="00AF09AE"/>
  </w:style>
  <w:style w:type="paragraph" w:customStyle="1" w:styleId="89DA55EB13C14236ABFAB84CC7A850CB">
    <w:name w:val="89DA55EB13C14236ABFAB84CC7A850CB"/>
    <w:rsid w:val="00AF09AE"/>
  </w:style>
  <w:style w:type="paragraph" w:customStyle="1" w:styleId="1108ED035F5E45BBAC24DB291BDEC471">
    <w:name w:val="1108ED035F5E45BBAC24DB291BDEC471"/>
    <w:rsid w:val="00AF09AE"/>
  </w:style>
  <w:style w:type="paragraph" w:customStyle="1" w:styleId="DE596B6878024727B752D7F2B3D81A97">
    <w:name w:val="DE596B6878024727B752D7F2B3D81A97"/>
    <w:rsid w:val="00AF09AE"/>
  </w:style>
  <w:style w:type="paragraph" w:customStyle="1" w:styleId="405411968BB746B9ABA4025DEA9A8E3C">
    <w:name w:val="405411968BB746B9ABA4025DEA9A8E3C"/>
    <w:rsid w:val="00AF09AE"/>
  </w:style>
  <w:style w:type="paragraph" w:customStyle="1" w:styleId="2B7AB4F908DD4EE7ABCCC901EE906278">
    <w:name w:val="2B7AB4F908DD4EE7ABCCC901EE906278"/>
    <w:rsid w:val="00AF09AE"/>
  </w:style>
  <w:style w:type="paragraph" w:customStyle="1" w:styleId="0083CF797A324BCF95280A417CA2FE1E">
    <w:name w:val="0083CF797A324BCF95280A417CA2FE1E"/>
    <w:rsid w:val="00AF09AE"/>
  </w:style>
  <w:style w:type="paragraph" w:customStyle="1" w:styleId="A1F70BC002124E7DA60E03E0734A02AB">
    <w:name w:val="A1F70BC002124E7DA60E03E0734A02AB"/>
    <w:rsid w:val="00AF09AE"/>
  </w:style>
  <w:style w:type="paragraph" w:customStyle="1" w:styleId="43F1156107864D39BD12500074FD7A4E">
    <w:name w:val="43F1156107864D39BD12500074FD7A4E"/>
    <w:rsid w:val="00AF09AE"/>
  </w:style>
  <w:style w:type="paragraph" w:customStyle="1" w:styleId="31D1140A9AAB43F2ACA20EA0482B7448">
    <w:name w:val="31D1140A9AAB43F2ACA20EA0482B7448"/>
    <w:rsid w:val="00AF09AE"/>
  </w:style>
  <w:style w:type="paragraph" w:customStyle="1" w:styleId="6E7CE9E26EDA434BA8185E7E41567AAD">
    <w:name w:val="6E7CE9E26EDA434BA8185E7E41567AAD"/>
    <w:rsid w:val="00AF09AE"/>
  </w:style>
  <w:style w:type="paragraph" w:customStyle="1" w:styleId="D1A830F039B9417C8716D54184C7B313">
    <w:name w:val="D1A830F039B9417C8716D54184C7B313"/>
    <w:rsid w:val="00AF09AE"/>
  </w:style>
  <w:style w:type="paragraph" w:customStyle="1" w:styleId="4A93577585B34DF08BC0D90C661D884C">
    <w:name w:val="4A93577585B34DF08BC0D90C661D884C"/>
    <w:rsid w:val="00AF09AE"/>
  </w:style>
  <w:style w:type="paragraph" w:customStyle="1" w:styleId="C377966370D94ED2B7931C84CFD0DC44">
    <w:name w:val="C377966370D94ED2B7931C84CFD0DC44"/>
    <w:rsid w:val="00AF09AE"/>
  </w:style>
  <w:style w:type="paragraph" w:customStyle="1" w:styleId="233AC5B16CC545EC8C0A57EDE36B302C">
    <w:name w:val="233AC5B16CC545EC8C0A57EDE36B302C"/>
    <w:rsid w:val="00AF09AE"/>
  </w:style>
  <w:style w:type="paragraph" w:customStyle="1" w:styleId="143710FAE0C7426DA803283AE3DC8E54">
    <w:name w:val="143710FAE0C7426DA803283AE3DC8E54"/>
    <w:rsid w:val="00AF09AE"/>
  </w:style>
  <w:style w:type="paragraph" w:customStyle="1" w:styleId="94BA2A4C8D414499A59BEEA0BD752B38">
    <w:name w:val="94BA2A4C8D414499A59BEEA0BD752B38"/>
    <w:rsid w:val="00AF09A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Agend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Century Gothic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70388CB5-E18E-4F66-BAE3-AD0151325E2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All day meeting agenda (formal)</Template>
  <TotalTime>0</TotalTime>
  <Pages>1</Pages>
  <Words>58</Words>
  <Characters>332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cp:lastModifiedBy/>
  <cp:revision>1</cp:revision>
  <dcterms:created xsi:type="dcterms:W3CDTF">2015-12-10T04:45:00Z</dcterms:created>
  <dcterms:modified xsi:type="dcterms:W3CDTF">2015-12-10T10:51:00Z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TC039918309991</vt:lpwstr>
  </property>
</Properties>
</file>